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E7" w:rsidRPr="00D9087E" w:rsidRDefault="003938E7" w:rsidP="00C91EF1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DEPARTEMENT DE GENIE CIVIL ET D’HYDRAULIQUE – ANNEE UNIVERSITAIRE 2016/2017</w:t>
      </w:r>
    </w:p>
    <w:p w:rsidR="003938E7" w:rsidRPr="00D9087E" w:rsidRDefault="003938E7" w:rsidP="00E56A2D">
      <w:pPr>
        <w:jc w:val="center"/>
        <w:rPr>
          <w:b/>
          <w:sz w:val="20"/>
          <w:szCs w:val="20"/>
        </w:rPr>
      </w:pPr>
      <w:r w:rsidRPr="00D9087E">
        <w:rPr>
          <w:bCs/>
          <w:sz w:val="20"/>
          <w:szCs w:val="20"/>
        </w:rPr>
        <w:t xml:space="preserve">EMPLOI DU TEMPS </w:t>
      </w:r>
      <w:r w:rsidRPr="00D9087E">
        <w:rPr>
          <w:b/>
          <w:sz w:val="20"/>
          <w:szCs w:val="20"/>
        </w:rPr>
        <w:t>1</w:t>
      </w:r>
      <w:r w:rsidRPr="00D9087E">
        <w:rPr>
          <w:b/>
          <w:sz w:val="20"/>
          <w:szCs w:val="20"/>
          <w:vertAlign w:val="superscript"/>
        </w:rPr>
        <w:t>ère</w:t>
      </w:r>
      <w:r w:rsidRPr="00D9087E">
        <w:rPr>
          <w:b/>
          <w:sz w:val="20"/>
          <w:szCs w:val="20"/>
        </w:rPr>
        <w:t xml:space="preserve"> ANNEE LICENCE D’HYDRAULIQUE – FILIERE NATIONALE – </w:t>
      </w:r>
      <w:r w:rsidRPr="00D9087E">
        <w:rPr>
          <w:bCs/>
          <w:sz w:val="20"/>
          <w:szCs w:val="20"/>
          <w:rtl/>
        </w:rPr>
        <w:t>2</w:t>
      </w:r>
      <w:r w:rsidRPr="00D9087E">
        <w:rPr>
          <w:bCs/>
          <w:sz w:val="20"/>
          <w:szCs w:val="20"/>
          <w:vertAlign w:val="superscript"/>
        </w:rPr>
        <w:t>eme</w:t>
      </w:r>
      <w:r w:rsidRPr="00D9087E">
        <w:rPr>
          <w:b/>
          <w:sz w:val="20"/>
          <w:szCs w:val="20"/>
        </w:rPr>
        <w:t xml:space="preserve"> SEMESTRE</w:t>
      </w:r>
    </w:p>
    <w:p w:rsidR="003938E7" w:rsidRPr="00D9087E" w:rsidRDefault="003938E7" w:rsidP="00E56A2D">
      <w:pPr>
        <w:jc w:val="center"/>
        <w:rPr>
          <w:b/>
          <w:sz w:val="20"/>
          <w:szCs w:val="20"/>
        </w:rPr>
      </w:pPr>
    </w:p>
    <w:tbl>
      <w:tblPr>
        <w:tblW w:w="15382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359"/>
        <w:gridCol w:w="2448"/>
        <w:gridCol w:w="68"/>
        <w:gridCol w:w="2817"/>
        <w:gridCol w:w="2854"/>
        <w:gridCol w:w="2420"/>
        <w:gridCol w:w="2190"/>
        <w:gridCol w:w="1226"/>
      </w:tblGrid>
      <w:tr w:rsidR="003938E7" w:rsidRPr="00D9087E">
        <w:trPr>
          <w:jc w:val="center"/>
        </w:trPr>
        <w:tc>
          <w:tcPr>
            <w:tcW w:w="1359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8H00-9H30</w:t>
            </w:r>
          </w:p>
        </w:tc>
        <w:tc>
          <w:tcPr>
            <w:tcW w:w="2817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9H40-11H10</w:t>
            </w:r>
          </w:p>
        </w:tc>
        <w:tc>
          <w:tcPr>
            <w:tcW w:w="2854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11H20-12H50</w:t>
            </w:r>
          </w:p>
        </w:tc>
        <w:tc>
          <w:tcPr>
            <w:tcW w:w="2420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13H10-14H40</w:t>
            </w:r>
          </w:p>
        </w:tc>
        <w:tc>
          <w:tcPr>
            <w:tcW w:w="2190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14H50-16H20</w:t>
            </w:r>
          </w:p>
        </w:tc>
        <w:tc>
          <w:tcPr>
            <w:tcW w:w="1226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16H30-18H00</w:t>
            </w:r>
          </w:p>
        </w:tc>
      </w:tr>
      <w:tr w:rsidR="003938E7" w:rsidRPr="00D9087E">
        <w:trPr>
          <w:trHeight w:val="949"/>
          <w:jc w:val="center"/>
        </w:trPr>
        <w:tc>
          <w:tcPr>
            <w:tcW w:w="1359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DIMANCHE</w:t>
            </w:r>
          </w:p>
        </w:tc>
        <w:tc>
          <w:tcPr>
            <w:tcW w:w="5333" w:type="dxa"/>
            <w:gridSpan w:val="3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rtl/>
              </w:rPr>
            </w:pP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MATHS </w:t>
            </w:r>
            <w:r w:rsidRPr="00D9087E">
              <w:rPr>
                <w:b/>
                <w:sz w:val="20"/>
                <w:szCs w:val="20"/>
                <w:rtl/>
              </w:rPr>
              <w:t>2</w:t>
            </w:r>
          </w:p>
          <w:p w:rsidR="003938E7" w:rsidRPr="00D9087E" w:rsidRDefault="003938E7" w:rsidP="00A21FDD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Amphi </w:t>
            </w:r>
            <w:r>
              <w:rPr>
                <w:bCs/>
                <w:sz w:val="20"/>
                <w:szCs w:val="20"/>
              </w:rPr>
              <w:t>2</w:t>
            </w:r>
          </w:p>
          <w:p w:rsidR="003938E7" w:rsidRPr="00D9087E" w:rsidRDefault="003938E7" w:rsidP="001B334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>(Sayah)</w:t>
            </w:r>
          </w:p>
        </w:tc>
        <w:tc>
          <w:tcPr>
            <w:tcW w:w="2854" w:type="dxa"/>
            <w:vAlign w:val="center"/>
          </w:tcPr>
          <w:p w:rsidR="003938E7" w:rsidRPr="00D9087E" w:rsidRDefault="003938E7" w:rsidP="00D9087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:rsidR="003938E7" w:rsidRPr="00D9087E" w:rsidRDefault="003938E7" w:rsidP="00D9087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Pr="00D9087E" w:rsidRDefault="003938E7" w:rsidP="00D9087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HYDROMETRIE</w:t>
            </w:r>
          </w:p>
          <w:p w:rsidR="003938E7" w:rsidRPr="00D9087E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Amphi </w:t>
            </w:r>
            <w:r>
              <w:rPr>
                <w:bCs/>
                <w:sz w:val="20"/>
                <w:szCs w:val="20"/>
              </w:rPr>
              <w:t>2</w:t>
            </w:r>
          </w:p>
          <w:p w:rsidR="003938E7" w:rsidRPr="00D9087E" w:rsidRDefault="003938E7" w:rsidP="00D9087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</w:t>
            </w:r>
            <w:r w:rsidRPr="00D9087E">
              <w:rPr>
                <w:bCs/>
                <w:i/>
                <w:iCs/>
                <w:sz w:val="20"/>
                <w:szCs w:val="20"/>
              </w:rPr>
              <w:t>Labadi</w:t>
            </w:r>
            <w:r w:rsidRPr="00D9087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190" w:type="dxa"/>
            <w:vAlign w:val="center"/>
          </w:tcPr>
          <w:p w:rsidR="003938E7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POLLUTION DES EAUX  </w:t>
            </w:r>
          </w:p>
          <w:p w:rsidR="003938E7" w:rsidRPr="00D9087E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11</w:t>
            </w:r>
          </w:p>
          <w:p w:rsidR="003938E7" w:rsidRPr="00D9087E" w:rsidRDefault="003938E7" w:rsidP="001B334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>(Mohammedi)</w:t>
            </w:r>
          </w:p>
        </w:tc>
        <w:tc>
          <w:tcPr>
            <w:tcW w:w="1226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181"/>
          <w:jc w:val="center"/>
        </w:trPr>
        <w:tc>
          <w:tcPr>
            <w:tcW w:w="1359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LUNDI</w:t>
            </w:r>
          </w:p>
        </w:tc>
        <w:tc>
          <w:tcPr>
            <w:tcW w:w="5333" w:type="dxa"/>
            <w:gridSpan w:val="3"/>
            <w:vAlign w:val="center"/>
          </w:tcPr>
          <w:p w:rsidR="003938E7" w:rsidRPr="00D9087E" w:rsidRDefault="003938E7" w:rsidP="00C17854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PHYSIQUE 2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  </w:t>
            </w:r>
          </w:p>
          <w:p w:rsidR="003938E7" w:rsidRDefault="003938E7" w:rsidP="00417CF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Amphi 2</w:t>
            </w:r>
          </w:p>
          <w:p w:rsidR="003938E7" w:rsidRPr="00D9087E" w:rsidRDefault="003938E7" w:rsidP="00A21FDD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(</w:t>
            </w:r>
            <w:r w:rsidRPr="00D9087E">
              <w:rPr>
                <w:bCs/>
                <w:i/>
                <w:iCs/>
                <w:sz w:val="20"/>
                <w:szCs w:val="20"/>
              </w:rPr>
              <w:t>Bribeche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9087E">
              <w:rPr>
                <w:bCs/>
                <w:sz w:val="20"/>
                <w:szCs w:val="20"/>
              </w:rPr>
              <w:t>)</w:t>
            </w:r>
            <w:r w:rsidRPr="00D9087E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54" w:type="dxa"/>
            <w:vAlign w:val="center"/>
          </w:tcPr>
          <w:p w:rsidR="003938E7" w:rsidRPr="00D9087E" w:rsidRDefault="003938E7" w:rsidP="00E56A2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:rsidR="003938E7" w:rsidRPr="00D9087E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A21FDD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OUVRAGES DE MOB</w:t>
            </w:r>
            <w:r>
              <w:rPr>
                <w:bCs/>
                <w:sz w:val="20"/>
                <w:szCs w:val="20"/>
              </w:rPr>
              <w:t>.</w:t>
            </w:r>
            <w:r w:rsidRPr="00D9087E">
              <w:rPr>
                <w:bCs/>
                <w:sz w:val="20"/>
                <w:szCs w:val="20"/>
              </w:rPr>
              <w:t xml:space="preserve"> </w:t>
            </w:r>
          </w:p>
          <w:p w:rsidR="003938E7" w:rsidRPr="00D9087E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DES EAUX</w:t>
            </w:r>
          </w:p>
          <w:p w:rsidR="003938E7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Amphi </w:t>
            </w:r>
            <w:r>
              <w:rPr>
                <w:bCs/>
                <w:sz w:val="20"/>
                <w:szCs w:val="20"/>
              </w:rPr>
              <w:t>C</w:t>
            </w:r>
            <w:r w:rsidRPr="00D9087E">
              <w:rPr>
                <w:bCs/>
                <w:sz w:val="20"/>
                <w:szCs w:val="20"/>
              </w:rPr>
              <w:t xml:space="preserve">  </w:t>
            </w:r>
          </w:p>
          <w:p w:rsidR="003938E7" w:rsidRPr="00D9087E" w:rsidRDefault="003938E7" w:rsidP="00A21FDD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</w:t>
            </w:r>
            <w:r w:rsidRPr="00A21FDD">
              <w:rPr>
                <w:bCs/>
                <w:i/>
                <w:iCs/>
                <w:sz w:val="20"/>
                <w:szCs w:val="20"/>
              </w:rPr>
              <w:t>Ouamane</w:t>
            </w:r>
            <w:r w:rsidRPr="00D9087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190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705"/>
          <w:jc w:val="center"/>
        </w:trPr>
        <w:tc>
          <w:tcPr>
            <w:tcW w:w="1359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bookmarkStart w:id="0" w:name="_GoBack" w:colFirst="4" w:colLast="4"/>
            <w:r w:rsidRPr="00D9087E">
              <w:rPr>
                <w:bCs/>
                <w:sz w:val="20"/>
                <w:szCs w:val="20"/>
              </w:rPr>
              <w:t>MARDI</w:t>
            </w:r>
          </w:p>
        </w:tc>
        <w:tc>
          <w:tcPr>
            <w:tcW w:w="2516" w:type="dxa"/>
            <w:gridSpan w:val="2"/>
            <w:vMerge w:val="restart"/>
            <w:vAlign w:val="center"/>
          </w:tcPr>
          <w:p w:rsidR="003938E7" w:rsidRPr="00D9087E" w:rsidRDefault="003938E7" w:rsidP="001B3346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1B3346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GÉOLOGIE</w:t>
            </w:r>
          </w:p>
          <w:p w:rsidR="003938E7" w:rsidRPr="00D9087E" w:rsidRDefault="003938E7" w:rsidP="00C17854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 AMPHI</w:t>
            </w:r>
            <w:r>
              <w:rPr>
                <w:bCs/>
                <w:sz w:val="20"/>
                <w:szCs w:val="20"/>
              </w:rPr>
              <w:t xml:space="preserve">  C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</w:t>
            </w:r>
            <w:r w:rsidRPr="00D9087E">
              <w:rPr>
                <w:bCs/>
                <w:i/>
                <w:iCs/>
                <w:sz w:val="20"/>
                <w:szCs w:val="20"/>
              </w:rPr>
              <w:t>Djedri</w:t>
            </w:r>
            <w:r w:rsidRPr="00D9087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817" w:type="dxa"/>
            <w:vAlign w:val="center"/>
          </w:tcPr>
          <w:p w:rsidR="003938E7" w:rsidRDefault="003938E7" w:rsidP="00A34E2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TD PHYSIQUE 2  Gr2 </w:t>
            </w:r>
          </w:p>
          <w:p w:rsidR="003938E7" w:rsidRPr="00D9087E" w:rsidRDefault="003938E7" w:rsidP="001B334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Salle 2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9087E">
              <w:rPr>
                <w:bCs/>
                <w:sz w:val="20"/>
                <w:szCs w:val="20"/>
              </w:rPr>
              <w:t xml:space="preserve"> (</w:t>
            </w:r>
            <w:r w:rsidRPr="00D9087E">
              <w:rPr>
                <w:bCs/>
                <w:i/>
                <w:iCs/>
                <w:sz w:val="20"/>
                <w:szCs w:val="20"/>
              </w:rPr>
              <w:t>Bribeche)</w:t>
            </w:r>
          </w:p>
        </w:tc>
        <w:tc>
          <w:tcPr>
            <w:tcW w:w="2854" w:type="dxa"/>
            <w:vAlign w:val="center"/>
          </w:tcPr>
          <w:p w:rsidR="003938E7" w:rsidRPr="00D9087E" w:rsidRDefault="003938E7" w:rsidP="00A34E2C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TD MATHS 2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  <w:lang w:val="en-GB"/>
              </w:rPr>
              <w:t>Gr</w:t>
            </w:r>
            <w:r w:rsidRPr="00D9087E">
              <w:rPr>
                <w:b/>
                <w:sz w:val="20"/>
                <w:szCs w:val="20"/>
                <w:rtl/>
                <w:lang w:val="en-GB"/>
              </w:rPr>
              <w:t>2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Salle 2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(</w:t>
            </w:r>
            <w:r w:rsidRPr="00D9087E">
              <w:rPr>
                <w:bCs/>
                <w:i/>
                <w:iCs/>
                <w:sz w:val="20"/>
                <w:szCs w:val="20"/>
              </w:rPr>
              <w:t>Sayah</w:t>
            </w:r>
            <w:r w:rsidRPr="00D9087E"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2420" w:type="dxa"/>
            <w:vMerge w:val="restart"/>
            <w:vAlign w:val="center"/>
          </w:tcPr>
          <w:p w:rsidR="003938E7" w:rsidRPr="00D9087E" w:rsidRDefault="003938E7" w:rsidP="0087067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90" w:type="dxa"/>
            <w:vMerge w:val="restart"/>
            <w:vAlign w:val="center"/>
          </w:tcPr>
          <w:p w:rsidR="003938E7" w:rsidRPr="00D9087E" w:rsidRDefault="003938E7" w:rsidP="00C178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bookmarkEnd w:id="0"/>
      <w:tr w:rsidR="003938E7" w:rsidRPr="00D9087E">
        <w:trPr>
          <w:trHeight w:val="704"/>
          <w:jc w:val="center"/>
        </w:trPr>
        <w:tc>
          <w:tcPr>
            <w:tcW w:w="1359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17" w:type="dxa"/>
            <w:vAlign w:val="center"/>
          </w:tcPr>
          <w:p w:rsidR="003938E7" w:rsidRPr="00D9087E" w:rsidRDefault="003938E7" w:rsidP="0087067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TD MATHS 2  Gr1</w:t>
            </w:r>
          </w:p>
          <w:p w:rsidR="003938E7" w:rsidRPr="00D9087E" w:rsidRDefault="003938E7" w:rsidP="00A21FDD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Salle 1    </w:t>
            </w:r>
            <w:r w:rsidRPr="00D9087E">
              <w:rPr>
                <w:bCs/>
                <w:sz w:val="20"/>
                <w:szCs w:val="20"/>
              </w:rPr>
              <w:t>(</w:t>
            </w:r>
            <w:r w:rsidRPr="00D9087E">
              <w:rPr>
                <w:bCs/>
                <w:i/>
                <w:iCs/>
                <w:sz w:val="20"/>
                <w:szCs w:val="20"/>
              </w:rPr>
              <w:t>Sayah</w:t>
            </w:r>
            <w:r w:rsidRPr="00D9087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854" w:type="dxa"/>
            <w:vAlign w:val="center"/>
          </w:tcPr>
          <w:p w:rsidR="003938E7" w:rsidRDefault="003938E7" w:rsidP="00A34E2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TD PHYSIQUE 2     Gr1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Salle 1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 (</w:t>
            </w:r>
            <w:r w:rsidRPr="00D9087E">
              <w:rPr>
                <w:bCs/>
                <w:i/>
                <w:iCs/>
                <w:sz w:val="20"/>
                <w:szCs w:val="20"/>
              </w:rPr>
              <w:t>Bribeche)</w:t>
            </w:r>
          </w:p>
        </w:tc>
        <w:tc>
          <w:tcPr>
            <w:tcW w:w="2420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90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26" w:type="dxa"/>
            <w:vMerge/>
            <w:shd w:val="clear" w:color="auto" w:fill="D9D9D9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097"/>
          <w:jc w:val="center"/>
        </w:trPr>
        <w:tc>
          <w:tcPr>
            <w:tcW w:w="1359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MERCREDI</w:t>
            </w:r>
          </w:p>
        </w:tc>
        <w:tc>
          <w:tcPr>
            <w:tcW w:w="5333" w:type="dxa"/>
            <w:gridSpan w:val="3"/>
            <w:vAlign w:val="center"/>
          </w:tcPr>
          <w:p w:rsidR="003938E7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CHIMIE 2</w:t>
            </w:r>
          </w:p>
          <w:p w:rsidR="003938E7" w:rsidRPr="00D9087E" w:rsidRDefault="003938E7" w:rsidP="00A21F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11</w:t>
            </w:r>
            <w:r w:rsidRPr="00D9087E">
              <w:rPr>
                <w:bCs/>
                <w:i/>
                <w:iCs/>
                <w:sz w:val="20"/>
                <w:szCs w:val="20"/>
              </w:rPr>
              <w:t xml:space="preserve">   (</w:t>
            </w:r>
            <w:r>
              <w:rPr>
                <w:bCs/>
                <w:sz w:val="20"/>
                <w:szCs w:val="20"/>
              </w:rPr>
              <w:t>Onouki</w:t>
            </w:r>
            <w:r w:rsidRPr="00D9087E">
              <w:rPr>
                <w:bCs/>
                <w:i/>
                <w:iCs/>
                <w:sz w:val="20"/>
                <w:szCs w:val="20"/>
              </w:rPr>
              <w:t>)</w:t>
            </w:r>
            <w:r w:rsidRPr="00D9087E">
              <w:rPr>
                <w:bCs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2854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:rsidR="003938E7" w:rsidRPr="00D9087E" w:rsidRDefault="003938E7" w:rsidP="00A34E2C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TD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CHIMIE 2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Gr</w:t>
            </w: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3938E7" w:rsidRPr="00D9087E" w:rsidRDefault="003938E7" w:rsidP="00C1785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Salle 1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(</w:t>
            </w:r>
            <w:r w:rsidRPr="00D9087E">
              <w:rPr>
                <w:bCs/>
                <w:i/>
                <w:iCs/>
                <w:sz w:val="20"/>
                <w:szCs w:val="20"/>
                <w:lang w:val="en-GB"/>
              </w:rPr>
              <w:t>A</w:t>
            </w:r>
            <w:r w:rsidRPr="00D9087E">
              <w:rPr>
                <w:bCs/>
                <w:i/>
                <w:iCs/>
                <w:sz w:val="20"/>
                <w:szCs w:val="20"/>
              </w:rPr>
              <w:t>daika</w:t>
            </w:r>
            <w:r w:rsidRPr="00D9087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190" w:type="dxa"/>
            <w:vAlign w:val="center"/>
          </w:tcPr>
          <w:p w:rsidR="003938E7" w:rsidRPr="00D9087E" w:rsidRDefault="003938E7" w:rsidP="00A34E2C">
            <w:pPr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TD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CHIMIE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  <w:lang w:val="en-GB"/>
              </w:rPr>
              <w:t>2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Gr1</w:t>
            </w:r>
          </w:p>
          <w:p w:rsidR="003938E7" w:rsidRPr="00D9087E" w:rsidRDefault="003938E7" w:rsidP="00870677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Salle 1 (</w:t>
            </w:r>
            <w:r w:rsidRPr="00D9087E">
              <w:rPr>
                <w:bCs/>
                <w:i/>
                <w:iCs/>
                <w:sz w:val="20"/>
                <w:szCs w:val="20"/>
                <w:lang w:val="en-GB"/>
              </w:rPr>
              <w:t>A</w:t>
            </w:r>
            <w:r w:rsidRPr="00D9087E">
              <w:rPr>
                <w:bCs/>
                <w:i/>
                <w:iCs/>
                <w:sz w:val="20"/>
                <w:szCs w:val="20"/>
              </w:rPr>
              <w:t>daika</w:t>
            </w:r>
            <w:r w:rsidRPr="00D9087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226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800"/>
          <w:jc w:val="center"/>
        </w:trPr>
        <w:tc>
          <w:tcPr>
            <w:tcW w:w="1359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JEUDI</w:t>
            </w:r>
          </w:p>
        </w:tc>
        <w:tc>
          <w:tcPr>
            <w:tcW w:w="2448" w:type="dxa"/>
            <w:tcBorders>
              <w:bottom w:val="double" w:sz="6" w:space="0" w:color="000000"/>
            </w:tcBorders>
            <w:vAlign w:val="center"/>
          </w:tcPr>
          <w:p w:rsidR="003938E7" w:rsidRDefault="003938E7" w:rsidP="00C178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A34E2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LANGUE FRANCAISE </w:t>
            </w:r>
          </w:p>
          <w:p w:rsidR="003938E7" w:rsidRDefault="003938E7" w:rsidP="00A21FDD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Grande Salle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Pr="00D9087E" w:rsidRDefault="003938E7" w:rsidP="00A21FD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(</w:t>
            </w:r>
            <w:r w:rsidRPr="00D9087E">
              <w:rPr>
                <w:bCs/>
                <w:i/>
                <w:iCs/>
                <w:sz w:val="20"/>
                <w:szCs w:val="20"/>
              </w:rPr>
              <w:t>Zaatar</w:t>
            </w:r>
            <w:r w:rsidRPr="00D9087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885" w:type="dxa"/>
            <w:gridSpan w:val="2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TRAVAUX PRATIQUES (1/15)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Physique (Fac) </w:t>
            </w:r>
          </w:p>
          <w:p w:rsidR="003938E7" w:rsidRPr="00D9087E" w:rsidRDefault="003938E7" w:rsidP="0087067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</w:t>
            </w:r>
            <w:r w:rsidRPr="00D9087E">
              <w:rPr>
                <w:bCs/>
                <w:i/>
                <w:iCs/>
                <w:sz w:val="20"/>
                <w:szCs w:val="20"/>
              </w:rPr>
              <w:t>Bribeche)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Chimie Labo Hydr</w:t>
            </w:r>
          </w:p>
          <w:p w:rsidR="003938E7" w:rsidRPr="00D9087E" w:rsidRDefault="003938E7" w:rsidP="00A21FD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</w:t>
            </w:r>
            <w:r w:rsidRPr="00D9087E">
              <w:rPr>
                <w:bCs/>
                <w:i/>
                <w:iCs/>
                <w:sz w:val="20"/>
                <w:szCs w:val="20"/>
              </w:rPr>
              <w:t>Adaika</w:t>
            </w:r>
            <w:r w:rsidRPr="00D9087E">
              <w:rPr>
                <w:bCs/>
                <w:sz w:val="20"/>
                <w:szCs w:val="20"/>
              </w:rPr>
              <w:t>,</w:t>
            </w:r>
            <w:r w:rsidRPr="00D9087E">
              <w:rPr>
                <w:bCs/>
                <w:i/>
                <w:iCs/>
                <w:sz w:val="20"/>
                <w:szCs w:val="20"/>
              </w:rPr>
              <w:t>O</w:t>
            </w:r>
            <w:r>
              <w:rPr>
                <w:bCs/>
                <w:i/>
                <w:iCs/>
                <w:sz w:val="20"/>
                <w:szCs w:val="20"/>
              </w:rPr>
              <w:t>nouk</w:t>
            </w:r>
            <w:r w:rsidRPr="00D9087E">
              <w:rPr>
                <w:bCs/>
                <w:i/>
                <w:iCs/>
                <w:sz w:val="20"/>
                <w:szCs w:val="20"/>
              </w:rPr>
              <w:t>i)</w:t>
            </w:r>
          </w:p>
        </w:tc>
        <w:tc>
          <w:tcPr>
            <w:tcW w:w="2854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TRAVAUX PRATIQUES (1/15)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Physique (Fac)  </w:t>
            </w:r>
          </w:p>
          <w:p w:rsidR="003938E7" w:rsidRPr="00D9087E" w:rsidRDefault="003938E7" w:rsidP="0087067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</w:t>
            </w:r>
            <w:r w:rsidRPr="00D9087E">
              <w:rPr>
                <w:bCs/>
                <w:i/>
                <w:iCs/>
                <w:sz w:val="20"/>
                <w:szCs w:val="20"/>
              </w:rPr>
              <w:t>Bribeche)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Chimie Labo Hydr (</w:t>
            </w:r>
            <w:r w:rsidRPr="00D9087E">
              <w:rPr>
                <w:bCs/>
                <w:i/>
                <w:iCs/>
                <w:sz w:val="20"/>
                <w:szCs w:val="20"/>
              </w:rPr>
              <w:t>Adaika</w:t>
            </w:r>
            <w:r w:rsidRPr="00D9087E">
              <w:rPr>
                <w:bCs/>
                <w:sz w:val="20"/>
                <w:szCs w:val="20"/>
              </w:rPr>
              <w:t>,</w:t>
            </w:r>
            <w:r w:rsidRPr="00D9087E">
              <w:rPr>
                <w:bCs/>
                <w:i/>
                <w:iCs/>
                <w:sz w:val="20"/>
                <w:szCs w:val="20"/>
              </w:rPr>
              <w:t>Ouanoughi)</w:t>
            </w:r>
          </w:p>
        </w:tc>
        <w:tc>
          <w:tcPr>
            <w:tcW w:w="4610" w:type="dxa"/>
            <w:gridSpan w:val="2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26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938E7" w:rsidRPr="00D9087E" w:rsidRDefault="003938E7" w:rsidP="00E56A2D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de 1 à 8  et  Amphis C et D      :           (bloc  Megherbi )</w:t>
      </w:r>
    </w:p>
    <w:p w:rsidR="003938E7" w:rsidRPr="00D9087E" w:rsidRDefault="003938E7" w:rsidP="00E56A2D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11,12, 21, 22, 23, 24, 25,26  et inf.:    (bloc  Hydraulique)</w:t>
      </w:r>
    </w:p>
    <w:p w:rsidR="003938E7" w:rsidRPr="00D9087E" w:rsidRDefault="003938E7" w:rsidP="00E56A2D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 xml:space="preserve">Grande salle  et  Amphis  1 et 2     :              (bloc  Architecture) </w:t>
      </w:r>
    </w:p>
    <w:p w:rsidR="003938E7" w:rsidRPr="00D9087E" w:rsidRDefault="003938E7" w:rsidP="00E56A2D">
      <w:pPr>
        <w:rPr>
          <w:bCs/>
          <w:sz w:val="20"/>
          <w:szCs w:val="20"/>
        </w:rPr>
      </w:pPr>
    </w:p>
    <w:p w:rsidR="003938E7" w:rsidRPr="00D9087E" w:rsidRDefault="003938E7" w:rsidP="00E56A2D">
      <w:pPr>
        <w:rPr>
          <w:bCs/>
          <w:sz w:val="20"/>
          <w:szCs w:val="20"/>
        </w:rPr>
      </w:pPr>
    </w:p>
    <w:p w:rsidR="003938E7" w:rsidRDefault="003938E7" w:rsidP="00E56A2D">
      <w:pPr>
        <w:rPr>
          <w:bCs/>
          <w:sz w:val="20"/>
          <w:szCs w:val="20"/>
        </w:rPr>
      </w:pPr>
    </w:p>
    <w:p w:rsidR="003938E7" w:rsidRDefault="003938E7" w:rsidP="00E56A2D">
      <w:pPr>
        <w:rPr>
          <w:bCs/>
          <w:sz w:val="20"/>
          <w:szCs w:val="20"/>
        </w:rPr>
      </w:pPr>
    </w:p>
    <w:p w:rsidR="003938E7" w:rsidRDefault="003938E7" w:rsidP="00E56A2D">
      <w:pPr>
        <w:rPr>
          <w:bCs/>
          <w:sz w:val="20"/>
          <w:szCs w:val="20"/>
        </w:rPr>
      </w:pPr>
    </w:p>
    <w:p w:rsidR="003938E7" w:rsidRDefault="003938E7" w:rsidP="00E56A2D">
      <w:pPr>
        <w:rPr>
          <w:bCs/>
          <w:sz w:val="20"/>
          <w:szCs w:val="20"/>
        </w:rPr>
      </w:pPr>
    </w:p>
    <w:p w:rsidR="003938E7" w:rsidRDefault="003938E7" w:rsidP="00E56A2D">
      <w:pPr>
        <w:rPr>
          <w:bCs/>
          <w:sz w:val="20"/>
          <w:szCs w:val="20"/>
        </w:rPr>
      </w:pPr>
    </w:p>
    <w:p w:rsidR="003938E7" w:rsidRPr="00D9087E" w:rsidRDefault="003938E7" w:rsidP="00E56A2D">
      <w:pPr>
        <w:rPr>
          <w:bCs/>
          <w:sz w:val="20"/>
          <w:szCs w:val="20"/>
        </w:rPr>
      </w:pPr>
    </w:p>
    <w:p w:rsidR="003938E7" w:rsidRPr="00D9087E" w:rsidRDefault="003938E7" w:rsidP="00E56A2D">
      <w:pPr>
        <w:rPr>
          <w:bCs/>
          <w:sz w:val="20"/>
          <w:szCs w:val="20"/>
        </w:rPr>
      </w:pPr>
    </w:p>
    <w:p w:rsidR="003938E7" w:rsidRDefault="003938E7" w:rsidP="00E56A2D">
      <w:pPr>
        <w:rPr>
          <w:bCs/>
          <w:sz w:val="20"/>
          <w:szCs w:val="20"/>
        </w:rPr>
      </w:pPr>
    </w:p>
    <w:p w:rsidR="003938E7" w:rsidRDefault="003938E7" w:rsidP="00E56A2D">
      <w:pPr>
        <w:rPr>
          <w:bCs/>
          <w:sz w:val="20"/>
          <w:szCs w:val="20"/>
        </w:rPr>
      </w:pPr>
    </w:p>
    <w:p w:rsidR="003938E7" w:rsidRPr="00D9087E" w:rsidRDefault="003938E7" w:rsidP="00E56A2D">
      <w:pPr>
        <w:rPr>
          <w:bCs/>
          <w:sz w:val="20"/>
          <w:szCs w:val="20"/>
        </w:rPr>
      </w:pPr>
    </w:p>
    <w:p w:rsidR="003938E7" w:rsidRPr="00D9087E" w:rsidRDefault="003938E7" w:rsidP="00C91EF1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DEPARTEMENT DE GENIE CIVIL ET D’HYDRAULIQUE – ANNEE UNIVERSITAIRE 2016/2017</w:t>
      </w:r>
    </w:p>
    <w:p w:rsidR="003938E7" w:rsidRPr="00D9087E" w:rsidRDefault="003938E7" w:rsidP="00E56A2D">
      <w:pPr>
        <w:jc w:val="center"/>
        <w:rPr>
          <w:bCs/>
          <w:sz w:val="20"/>
          <w:szCs w:val="20"/>
          <w:rtl/>
        </w:rPr>
      </w:pPr>
      <w:r w:rsidRPr="00D9087E">
        <w:rPr>
          <w:bCs/>
          <w:sz w:val="20"/>
          <w:szCs w:val="20"/>
        </w:rPr>
        <w:t xml:space="preserve">EMPLOI DU TEMPS    </w:t>
      </w:r>
      <w:r w:rsidRPr="00D9087E">
        <w:rPr>
          <w:b/>
          <w:sz w:val="20"/>
          <w:szCs w:val="20"/>
        </w:rPr>
        <w:t xml:space="preserve">2 </w:t>
      </w:r>
      <w:r w:rsidRPr="00D9087E">
        <w:rPr>
          <w:b/>
          <w:sz w:val="20"/>
          <w:szCs w:val="20"/>
          <w:vertAlign w:val="superscript"/>
        </w:rPr>
        <w:t>ème</w:t>
      </w:r>
      <w:r w:rsidRPr="00D9087E">
        <w:rPr>
          <w:b/>
          <w:sz w:val="20"/>
          <w:szCs w:val="20"/>
        </w:rPr>
        <w:t xml:space="preserve">  ANNEE LICENCE D’HYDRAULIQUE – FILIERE NATIONALE – </w:t>
      </w:r>
      <w:r w:rsidRPr="00D9087E">
        <w:rPr>
          <w:bCs/>
          <w:sz w:val="20"/>
          <w:szCs w:val="20"/>
          <w:rtl/>
        </w:rPr>
        <w:t>2</w:t>
      </w:r>
      <w:r w:rsidRPr="00D9087E">
        <w:rPr>
          <w:bCs/>
          <w:sz w:val="20"/>
          <w:szCs w:val="20"/>
          <w:vertAlign w:val="superscript"/>
        </w:rPr>
        <w:t>eme</w:t>
      </w:r>
      <w:r w:rsidRPr="00D9087E">
        <w:rPr>
          <w:b/>
          <w:sz w:val="20"/>
          <w:szCs w:val="20"/>
        </w:rPr>
        <w:t xml:space="preserve"> SEMESTRE</w:t>
      </w:r>
    </w:p>
    <w:p w:rsidR="003938E7" w:rsidRPr="00D9087E" w:rsidRDefault="003938E7" w:rsidP="00E56A2D">
      <w:pPr>
        <w:pBdr>
          <w:bottom w:val="single" w:sz="6" w:space="1" w:color="000000"/>
        </w:pBdr>
        <w:rPr>
          <w:bCs/>
          <w:sz w:val="20"/>
          <w:szCs w:val="20"/>
        </w:rPr>
      </w:pPr>
    </w:p>
    <w:tbl>
      <w:tblPr>
        <w:tblW w:w="1555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368"/>
        <w:gridCol w:w="2104"/>
        <w:gridCol w:w="2552"/>
        <w:gridCol w:w="2976"/>
        <w:gridCol w:w="1418"/>
        <w:gridCol w:w="2590"/>
        <w:gridCol w:w="2551"/>
      </w:tblGrid>
      <w:tr w:rsidR="003938E7" w:rsidRPr="00D9087E">
        <w:trPr>
          <w:trHeight w:val="360"/>
          <w:jc w:val="center"/>
        </w:trPr>
        <w:tc>
          <w:tcPr>
            <w:tcW w:w="1368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8H00-9H30</w:t>
            </w:r>
          </w:p>
        </w:tc>
        <w:tc>
          <w:tcPr>
            <w:tcW w:w="2552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9H40-11H10</w:t>
            </w:r>
          </w:p>
        </w:tc>
        <w:tc>
          <w:tcPr>
            <w:tcW w:w="2976" w:type="dxa"/>
            <w:tcBorders>
              <w:top w:val="double" w:sz="6" w:space="0" w:color="000000"/>
            </w:tcBorders>
            <w:shd w:val="clear" w:color="auto" w:fill="FFFFFF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11H20-12H50</w:t>
            </w:r>
          </w:p>
        </w:tc>
        <w:tc>
          <w:tcPr>
            <w:tcW w:w="1418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13H10-14H40</w:t>
            </w:r>
          </w:p>
        </w:tc>
        <w:tc>
          <w:tcPr>
            <w:tcW w:w="2590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14H50-16H20</w:t>
            </w:r>
          </w:p>
        </w:tc>
        <w:tc>
          <w:tcPr>
            <w:tcW w:w="2551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16H30-18H00</w:t>
            </w:r>
          </w:p>
        </w:tc>
      </w:tr>
      <w:tr w:rsidR="003938E7" w:rsidRPr="00D9087E">
        <w:trPr>
          <w:trHeight w:val="478"/>
          <w:jc w:val="center"/>
        </w:trPr>
        <w:tc>
          <w:tcPr>
            <w:tcW w:w="1368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DIMANCHE</w:t>
            </w:r>
          </w:p>
        </w:tc>
        <w:tc>
          <w:tcPr>
            <w:tcW w:w="4656" w:type="dxa"/>
            <w:gridSpan w:val="2"/>
            <w:vMerge w:val="restart"/>
            <w:vAlign w:val="center"/>
          </w:tcPr>
          <w:p w:rsidR="003938E7" w:rsidRPr="00D9087E" w:rsidRDefault="003938E7" w:rsidP="0007538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D9087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Hydraulique générale II</w:t>
            </w:r>
          </w:p>
          <w:p w:rsidR="003938E7" w:rsidRPr="00D9087E" w:rsidRDefault="003938E7" w:rsidP="00D908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11</w:t>
            </w:r>
          </w:p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(Cherhabil)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938E7" w:rsidRDefault="003938E7" w:rsidP="006554B3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</w:rPr>
              <w:t xml:space="preserve">TD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>Hydraulique générale II  Gr2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Salle 1     </w:t>
            </w:r>
          </w:p>
          <w:p w:rsidR="003938E7" w:rsidRPr="00D9087E" w:rsidRDefault="003938E7" w:rsidP="006554B3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Cherhabil</w:t>
            </w:r>
          </w:p>
        </w:tc>
        <w:tc>
          <w:tcPr>
            <w:tcW w:w="1418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41" w:type="dxa"/>
            <w:gridSpan w:val="2"/>
            <w:vMerge w:val="restart"/>
            <w:vAlign w:val="center"/>
          </w:tcPr>
          <w:p w:rsidR="003938E7" w:rsidRDefault="003938E7" w:rsidP="00FB3FE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 ANGLAIS    </w:t>
            </w:r>
          </w:p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11</w:t>
            </w:r>
            <w:r w:rsidRPr="00D9087E">
              <w:rPr>
                <w:bCs/>
                <w:sz w:val="20"/>
                <w:szCs w:val="20"/>
              </w:rPr>
              <w:t xml:space="preserve"> 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Debabeche M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544"/>
          <w:jc w:val="center"/>
        </w:trPr>
        <w:tc>
          <w:tcPr>
            <w:tcW w:w="1368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56" w:type="dxa"/>
            <w:gridSpan w:val="2"/>
            <w:vMerge/>
            <w:vAlign w:val="center"/>
          </w:tcPr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/>
            <w:vAlign w:val="center"/>
          </w:tcPr>
          <w:p w:rsidR="003938E7" w:rsidRPr="00D9087E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TD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M.N. appliquées </w:t>
            </w:r>
          </w:p>
          <w:p w:rsidR="003938E7" w:rsidRDefault="003938E7" w:rsidP="00D9087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Gr1</w:t>
            </w:r>
            <w:r>
              <w:rPr>
                <w:bCs/>
                <w:sz w:val="20"/>
                <w:szCs w:val="20"/>
              </w:rPr>
              <w:t xml:space="preserve">  Salle 2</w:t>
            </w:r>
          </w:p>
          <w:p w:rsidR="003938E7" w:rsidRPr="00D9087E" w:rsidRDefault="003938E7" w:rsidP="00D908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D9087E">
              <w:rPr>
                <w:bCs/>
                <w:sz w:val="20"/>
                <w:szCs w:val="20"/>
              </w:rPr>
              <w:t>Labed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41" w:type="dxa"/>
            <w:gridSpan w:val="2"/>
            <w:vMerge/>
            <w:vAlign w:val="center"/>
          </w:tcPr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795"/>
          <w:jc w:val="center"/>
        </w:trPr>
        <w:tc>
          <w:tcPr>
            <w:tcW w:w="1368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D9087E">
              <w:rPr>
                <w:bCs/>
                <w:sz w:val="20"/>
                <w:szCs w:val="20"/>
                <w:lang w:val="en-US"/>
              </w:rPr>
              <w:t>LUNDI</w:t>
            </w:r>
          </w:p>
        </w:tc>
        <w:tc>
          <w:tcPr>
            <w:tcW w:w="4656" w:type="dxa"/>
            <w:gridSpan w:val="2"/>
            <w:vMerge w:val="restart"/>
            <w:vAlign w:val="center"/>
          </w:tcPr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Méthodes numériques appliquées</w:t>
            </w:r>
          </w:p>
          <w:p w:rsidR="003938E7" w:rsidRPr="00D9087E" w:rsidRDefault="003938E7" w:rsidP="00B75F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11</w:t>
            </w:r>
            <w:r w:rsidRPr="00D9087E">
              <w:rPr>
                <w:bCs/>
                <w:sz w:val="20"/>
                <w:szCs w:val="20"/>
              </w:rPr>
              <w:t xml:space="preserve"> </w:t>
            </w:r>
          </w:p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Labed</w:t>
            </w: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1B3346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shd w:val="clear" w:color="auto" w:fill="FFFFFF"/>
            <w:vAlign w:val="center"/>
          </w:tcPr>
          <w:p w:rsidR="003938E7" w:rsidRPr="00D9087E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TD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Méthodes numériques appliquées </w:t>
            </w:r>
          </w:p>
          <w:p w:rsidR="003938E7" w:rsidRDefault="003938E7" w:rsidP="00DA5BB1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Gr2</w:t>
            </w:r>
            <w:r>
              <w:rPr>
                <w:bCs/>
                <w:sz w:val="20"/>
                <w:szCs w:val="20"/>
              </w:rPr>
              <w:t xml:space="preserve">   Salle 1 </w:t>
            </w:r>
          </w:p>
          <w:p w:rsidR="003938E7" w:rsidRPr="00DA5BB1" w:rsidRDefault="003938E7" w:rsidP="00DA5B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>Labed</w:t>
            </w:r>
          </w:p>
        </w:tc>
        <w:tc>
          <w:tcPr>
            <w:tcW w:w="1418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vAlign w:val="center"/>
          </w:tcPr>
          <w:p w:rsidR="003938E7" w:rsidRPr="00D9087E" w:rsidRDefault="003938E7" w:rsidP="00075387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TP</w:t>
            </w: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hydrodynamique</w:t>
            </w:r>
          </w:p>
          <w:p w:rsidR="003938E7" w:rsidRPr="00D9087E" w:rsidRDefault="003938E7" w:rsidP="00B75F97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</w:rPr>
              <w:t xml:space="preserve">Gr1 </w:t>
            </w:r>
            <w:r>
              <w:rPr>
                <w:bCs/>
                <w:sz w:val="20"/>
                <w:szCs w:val="20"/>
                <w:lang w:val="en-GB"/>
              </w:rPr>
              <w:t>Labo Bloc   C</w:t>
            </w:r>
          </w:p>
          <w:p w:rsidR="003938E7" w:rsidRPr="00D9087E" w:rsidRDefault="003938E7" w:rsidP="00075387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</w:rPr>
              <w:t>Cherhabil</w:t>
            </w:r>
          </w:p>
        </w:tc>
        <w:tc>
          <w:tcPr>
            <w:tcW w:w="2551" w:type="dxa"/>
            <w:vMerge w:val="restart"/>
            <w:vAlign w:val="center"/>
          </w:tcPr>
          <w:p w:rsidR="003938E7" w:rsidRPr="00D9087E" w:rsidRDefault="003938E7" w:rsidP="008E3BE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700"/>
          <w:jc w:val="center"/>
        </w:trPr>
        <w:tc>
          <w:tcPr>
            <w:tcW w:w="1368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656" w:type="dxa"/>
            <w:gridSpan w:val="2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shd w:val="clear" w:color="auto" w:fill="FFFFFF"/>
            <w:vAlign w:val="center"/>
          </w:tcPr>
          <w:p w:rsidR="003938E7" w:rsidRPr="00D9087E" w:rsidRDefault="003938E7" w:rsidP="00FB3FE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 Hydraulique générale II</w:t>
            </w:r>
          </w:p>
          <w:p w:rsidR="003938E7" w:rsidRDefault="003938E7" w:rsidP="00DA5BB1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Gr1</w:t>
            </w:r>
            <w:r>
              <w:rPr>
                <w:bCs/>
                <w:sz w:val="20"/>
                <w:szCs w:val="20"/>
              </w:rPr>
              <w:t xml:space="preserve"> Salle 2</w:t>
            </w:r>
          </w:p>
          <w:p w:rsidR="003938E7" w:rsidRPr="00D9087E" w:rsidRDefault="003938E7" w:rsidP="00DA5B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D9087E">
              <w:rPr>
                <w:bCs/>
                <w:sz w:val="20"/>
                <w:szCs w:val="20"/>
              </w:rPr>
              <w:t xml:space="preserve">Cherhabil </w:t>
            </w:r>
            <w:r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vAlign w:val="center"/>
          </w:tcPr>
          <w:p w:rsidR="003938E7" w:rsidRDefault="003938E7" w:rsidP="00075387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TP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Méthodes numériques          </w:t>
            </w:r>
            <w:r w:rsidRPr="00D9087E">
              <w:rPr>
                <w:bCs/>
                <w:sz w:val="20"/>
                <w:szCs w:val="20"/>
              </w:rPr>
              <w:t>Gr2</w:t>
            </w:r>
            <w:r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  <w:lang w:val="en-GB"/>
              </w:rPr>
              <w:t xml:space="preserve"> Salle inf. RDC </w:t>
            </w:r>
          </w:p>
          <w:p w:rsidR="003938E7" w:rsidRPr="00D9087E" w:rsidRDefault="003938E7" w:rsidP="00075387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Telli</w:t>
            </w:r>
          </w:p>
        </w:tc>
        <w:tc>
          <w:tcPr>
            <w:tcW w:w="2551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</w:tr>
      <w:tr w:rsidR="003938E7" w:rsidRPr="00D9087E">
        <w:trPr>
          <w:trHeight w:val="462"/>
          <w:jc w:val="center"/>
        </w:trPr>
        <w:tc>
          <w:tcPr>
            <w:tcW w:w="1368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MARDI</w:t>
            </w:r>
          </w:p>
        </w:tc>
        <w:tc>
          <w:tcPr>
            <w:tcW w:w="2104" w:type="dxa"/>
            <w:vMerge w:val="restart"/>
            <w:vAlign w:val="center"/>
          </w:tcPr>
          <w:p w:rsidR="003938E7" w:rsidRPr="00D9087E" w:rsidRDefault="003938E7" w:rsidP="006554B3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Default="003938E7" w:rsidP="0070512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Eaux non conventionnelles</w:t>
            </w:r>
          </w:p>
          <w:p w:rsidR="003938E7" w:rsidRPr="00D9087E" w:rsidRDefault="003938E7" w:rsidP="007051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11</w:t>
            </w:r>
          </w:p>
          <w:p w:rsidR="003938E7" w:rsidRPr="00D9087E" w:rsidRDefault="003938E7" w:rsidP="00705120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sz w:val="20"/>
                <w:szCs w:val="20"/>
              </w:rPr>
              <w:t xml:space="preserve">Youcef  </w:t>
            </w:r>
          </w:p>
        </w:tc>
        <w:tc>
          <w:tcPr>
            <w:tcW w:w="2552" w:type="dxa"/>
            <w:vMerge w:val="restart"/>
            <w:vAlign w:val="center"/>
          </w:tcPr>
          <w:p w:rsidR="003938E7" w:rsidRPr="00D9087E" w:rsidRDefault="003938E7" w:rsidP="0070512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TD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D9087E">
              <w:rPr>
                <w:bCs/>
                <w:sz w:val="20"/>
                <w:szCs w:val="20"/>
              </w:rPr>
              <w:t>Hydrologie II</w:t>
            </w:r>
          </w:p>
          <w:p w:rsidR="003938E7" w:rsidRDefault="003938E7" w:rsidP="00B75F9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Pr="00D9087E">
              <w:rPr>
                <w:bCs/>
                <w:sz w:val="20"/>
                <w:szCs w:val="20"/>
              </w:rPr>
              <w:t>Gr2</w:t>
            </w:r>
            <w:r>
              <w:rPr>
                <w:bCs/>
                <w:sz w:val="20"/>
                <w:szCs w:val="20"/>
              </w:rPr>
              <w:t>Salle 1</w:t>
            </w:r>
          </w:p>
          <w:p w:rsidR="003938E7" w:rsidRPr="00D9087E" w:rsidRDefault="003938E7" w:rsidP="00B75F9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Rezag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938E7" w:rsidRPr="00D9087E" w:rsidRDefault="003938E7" w:rsidP="0007538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TD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9087E">
              <w:rPr>
                <w:bCs/>
                <w:sz w:val="20"/>
                <w:szCs w:val="20"/>
              </w:rPr>
              <w:t xml:space="preserve"> Hydrologie II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 Gr1</w:t>
            </w:r>
          </w:p>
          <w:p w:rsidR="003938E7" w:rsidRDefault="003938E7" w:rsidP="000753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</w:t>
            </w:r>
          </w:p>
          <w:p w:rsidR="003938E7" w:rsidRPr="00D9087E" w:rsidRDefault="003938E7" w:rsidP="0007538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Rezag</w:t>
            </w:r>
          </w:p>
        </w:tc>
        <w:tc>
          <w:tcPr>
            <w:tcW w:w="1418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vMerge w:val="restart"/>
            <w:vAlign w:val="center"/>
          </w:tcPr>
          <w:p w:rsidR="003938E7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TP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M</w:t>
            </w:r>
            <w:r>
              <w:rPr>
                <w:bCs/>
                <w:sz w:val="20"/>
                <w:szCs w:val="20"/>
                <w:lang w:val="en-GB"/>
              </w:rPr>
              <w:t>. N.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   </w:t>
            </w:r>
            <w:r w:rsidRPr="00D9087E">
              <w:rPr>
                <w:bCs/>
                <w:sz w:val="20"/>
                <w:szCs w:val="20"/>
              </w:rPr>
              <w:t>Gr1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:rsidR="003938E7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  <w:lang w:val="en-GB"/>
              </w:rPr>
              <w:t xml:space="preserve"> Salle inf.  1er etage</w:t>
            </w:r>
          </w:p>
          <w:p w:rsidR="003938E7" w:rsidRPr="00D9087E" w:rsidRDefault="003938E7" w:rsidP="00075387">
            <w:pPr>
              <w:jc w:val="center"/>
              <w:rPr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Telli</w:t>
            </w:r>
          </w:p>
        </w:tc>
        <w:tc>
          <w:tcPr>
            <w:tcW w:w="2551" w:type="dxa"/>
            <w:vMerge w:val="restart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</w:tr>
      <w:tr w:rsidR="003938E7" w:rsidRPr="00D9087E">
        <w:trPr>
          <w:trHeight w:val="414"/>
          <w:jc w:val="center"/>
        </w:trPr>
        <w:tc>
          <w:tcPr>
            <w:tcW w:w="1368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/>
            <w:vAlign w:val="center"/>
          </w:tcPr>
          <w:p w:rsidR="003938E7" w:rsidRDefault="003938E7" w:rsidP="00162222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TP 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hydrodynamique </w:t>
            </w:r>
          </w:p>
          <w:p w:rsidR="003938E7" w:rsidRPr="00D9087E" w:rsidRDefault="003938E7" w:rsidP="00162222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</w:rPr>
              <w:t>Gr2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Labo Bloc   C</w:t>
            </w:r>
          </w:p>
          <w:p w:rsidR="003938E7" w:rsidRPr="00D9087E" w:rsidRDefault="003938E7" w:rsidP="00DA5BB1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Cherhabil</w:t>
            </w:r>
          </w:p>
        </w:tc>
        <w:tc>
          <w:tcPr>
            <w:tcW w:w="1418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vMerge/>
            <w:vAlign w:val="center"/>
          </w:tcPr>
          <w:p w:rsidR="003938E7" w:rsidRPr="00D9087E" w:rsidRDefault="003938E7" w:rsidP="00BA39F2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vMerge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</w:tr>
      <w:tr w:rsidR="003938E7" w:rsidRPr="00D9087E">
        <w:trPr>
          <w:trHeight w:val="875"/>
          <w:jc w:val="center"/>
        </w:trPr>
        <w:tc>
          <w:tcPr>
            <w:tcW w:w="1368" w:type="dxa"/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MERCREDI</w:t>
            </w:r>
          </w:p>
        </w:tc>
        <w:tc>
          <w:tcPr>
            <w:tcW w:w="2104" w:type="dxa"/>
            <w:vAlign w:val="center"/>
          </w:tcPr>
          <w:p w:rsidR="003938E7" w:rsidRPr="00D9087E" w:rsidRDefault="003938E7" w:rsidP="00DA3CF5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Pr="00D9087E" w:rsidRDefault="003938E7" w:rsidP="00FE32D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Chimie des eaux</w:t>
            </w:r>
          </w:p>
          <w:p w:rsidR="003938E7" w:rsidRDefault="003938E7" w:rsidP="00BA3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Salle 21</w:t>
            </w:r>
          </w:p>
          <w:p w:rsidR="003938E7" w:rsidRPr="00D9087E" w:rsidRDefault="003938E7" w:rsidP="00BA39F2">
            <w:pPr>
              <w:jc w:val="center"/>
              <w:rPr>
                <w:sz w:val="20"/>
                <w:szCs w:val="20"/>
              </w:rPr>
            </w:pPr>
            <w:r w:rsidRPr="00D9087E">
              <w:rPr>
                <w:sz w:val="20"/>
                <w:szCs w:val="20"/>
              </w:rPr>
              <w:t xml:space="preserve">Youcef  </w:t>
            </w:r>
          </w:p>
        </w:tc>
        <w:tc>
          <w:tcPr>
            <w:tcW w:w="2552" w:type="dxa"/>
            <w:vAlign w:val="center"/>
          </w:tcPr>
          <w:p w:rsidR="003938E7" w:rsidRPr="00D9087E" w:rsidRDefault="003938E7" w:rsidP="006554B3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Pr="00D9087E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L’eau dans le sol</w:t>
            </w:r>
          </w:p>
          <w:p w:rsidR="003938E7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21</w:t>
            </w:r>
          </w:p>
          <w:p w:rsidR="003938E7" w:rsidRPr="00D9087E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Zeghid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938E7" w:rsidRPr="00D9087E" w:rsidRDefault="003938E7" w:rsidP="00BA39F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938E7" w:rsidRPr="00D9087E" w:rsidRDefault="003938E7" w:rsidP="0070512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41" w:type="dxa"/>
            <w:gridSpan w:val="2"/>
            <w:vAlign w:val="center"/>
          </w:tcPr>
          <w:p w:rsidR="003938E7" w:rsidRPr="00D9087E" w:rsidRDefault="003938E7" w:rsidP="0070512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70512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Hydrologie II</w:t>
            </w:r>
          </w:p>
          <w:p w:rsidR="003938E7" w:rsidRDefault="003938E7" w:rsidP="00162222">
            <w:pPr>
              <w:pBdr>
                <w:left w:val="double" w:sz="6" w:space="4" w:color="000000"/>
                <w:right w:val="double" w:sz="6" w:space="4" w:color="000000"/>
              </w:pBd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21</w:t>
            </w:r>
          </w:p>
          <w:p w:rsidR="003938E7" w:rsidRPr="00D9087E" w:rsidRDefault="003938E7" w:rsidP="00705120">
            <w:pPr>
              <w:pBdr>
                <w:left w:val="double" w:sz="6" w:space="4" w:color="000000"/>
                <w:right w:val="double" w:sz="6" w:space="4" w:color="000000"/>
              </w:pBd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Rezag</w:t>
            </w:r>
            <w:r w:rsidRPr="00D9087E">
              <w:rPr>
                <w:sz w:val="20"/>
                <w:szCs w:val="20"/>
              </w:rPr>
              <w:t xml:space="preserve"> </w:t>
            </w:r>
          </w:p>
        </w:tc>
      </w:tr>
      <w:tr w:rsidR="003938E7" w:rsidRPr="00D9087E">
        <w:trPr>
          <w:trHeight w:val="581"/>
          <w:jc w:val="center"/>
        </w:trPr>
        <w:tc>
          <w:tcPr>
            <w:tcW w:w="1368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JEUDI</w:t>
            </w:r>
          </w:p>
        </w:tc>
        <w:tc>
          <w:tcPr>
            <w:tcW w:w="2104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552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90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938E7" w:rsidRPr="00D9087E" w:rsidRDefault="003938E7" w:rsidP="00E56A2D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 xml:space="preserve">Salles de </w:t>
      </w:r>
      <w:r w:rsidRPr="00D9087E">
        <w:rPr>
          <w:b/>
          <w:sz w:val="20"/>
          <w:szCs w:val="20"/>
        </w:rPr>
        <w:t>1</w:t>
      </w:r>
      <w:r w:rsidRPr="00D9087E">
        <w:rPr>
          <w:bCs/>
          <w:sz w:val="20"/>
          <w:szCs w:val="20"/>
        </w:rPr>
        <w:t xml:space="preserve"> à </w:t>
      </w:r>
      <w:r w:rsidRPr="00D9087E">
        <w:rPr>
          <w:b/>
          <w:sz w:val="20"/>
          <w:szCs w:val="20"/>
        </w:rPr>
        <w:t>8</w:t>
      </w:r>
      <w:r w:rsidRPr="00D9087E">
        <w:rPr>
          <w:bCs/>
          <w:sz w:val="20"/>
          <w:szCs w:val="20"/>
        </w:rPr>
        <w:t xml:space="preserve">  et  </w:t>
      </w:r>
      <w:r w:rsidRPr="00D9087E">
        <w:rPr>
          <w:b/>
          <w:sz w:val="20"/>
          <w:szCs w:val="20"/>
        </w:rPr>
        <w:t>Amphis C</w:t>
      </w:r>
      <w:r w:rsidRPr="00D9087E">
        <w:rPr>
          <w:bCs/>
          <w:sz w:val="20"/>
          <w:szCs w:val="20"/>
        </w:rPr>
        <w:t xml:space="preserve"> et </w:t>
      </w:r>
      <w:r w:rsidRPr="00D9087E">
        <w:rPr>
          <w:b/>
          <w:sz w:val="20"/>
          <w:szCs w:val="20"/>
        </w:rPr>
        <w:t>D</w:t>
      </w:r>
      <w:r w:rsidRPr="00D9087E">
        <w:rPr>
          <w:bCs/>
          <w:sz w:val="20"/>
          <w:szCs w:val="20"/>
        </w:rPr>
        <w:t xml:space="preserve">      :         ( blocMegherbi )</w:t>
      </w:r>
    </w:p>
    <w:p w:rsidR="003938E7" w:rsidRPr="00D9087E" w:rsidRDefault="003938E7" w:rsidP="00E56A2D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 xml:space="preserve">Salles </w:t>
      </w:r>
      <w:r w:rsidRPr="00D9087E">
        <w:rPr>
          <w:b/>
          <w:sz w:val="20"/>
          <w:szCs w:val="20"/>
        </w:rPr>
        <w:t>11</w:t>
      </w:r>
      <w:r w:rsidRPr="00D9087E">
        <w:rPr>
          <w:bCs/>
          <w:sz w:val="20"/>
          <w:szCs w:val="20"/>
        </w:rPr>
        <w:t>,</w:t>
      </w:r>
      <w:r w:rsidRPr="00D9087E">
        <w:rPr>
          <w:b/>
          <w:sz w:val="20"/>
          <w:szCs w:val="20"/>
        </w:rPr>
        <w:t>12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21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22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23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24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25</w:t>
      </w:r>
      <w:r w:rsidRPr="00D9087E">
        <w:rPr>
          <w:bCs/>
          <w:sz w:val="20"/>
          <w:szCs w:val="20"/>
        </w:rPr>
        <w:t xml:space="preserve"> et </w:t>
      </w:r>
      <w:r w:rsidRPr="00D9087E">
        <w:rPr>
          <w:b/>
          <w:sz w:val="20"/>
          <w:szCs w:val="20"/>
        </w:rPr>
        <w:t>26</w:t>
      </w:r>
      <w:r w:rsidRPr="00D9087E">
        <w:rPr>
          <w:bCs/>
          <w:sz w:val="20"/>
          <w:szCs w:val="20"/>
        </w:rPr>
        <w:t xml:space="preserve">   :    ( bloc  Hydraulique)</w:t>
      </w:r>
    </w:p>
    <w:p w:rsidR="003938E7" w:rsidRPr="00D9087E" w:rsidRDefault="003938E7" w:rsidP="00E56A2D">
      <w:pPr>
        <w:rPr>
          <w:bCs/>
          <w:sz w:val="20"/>
          <w:szCs w:val="20"/>
        </w:rPr>
      </w:pPr>
      <w:r w:rsidRPr="00D9087E">
        <w:rPr>
          <w:b/>
          <w:sz w:val="20"/>
          <w:szCs w:val="20"/>
        </w:rPr>
        <w:t xml:space="preserve">Grande salle  </w:t>
      </w:r>
      <w:r w:rsidRPr="00D9087E">
        <w:rPr>
          <w:bCs/>
          <w:sz w:val="20"/>
          <w:szCs w:val="20"/>
        </w:rPr>
        <w:t xml:space="preserve">et  </w:t>
      </w:r>
      <w:r w:rsidRPr="00D9087E">
        <w:rPr>
          <w:b/>
          <w:sz w:val="20"/>
          <w:szCs w:val="20"/>
        </w:rPr>
        <w:t>Amphis  1</w:t>
      </w:r>
      <w:r w:rsidRPr="00D9087E">
        <w:rPr>
          <w:bCs/>
          <w:sz w:val="20"/>
          <w:szCs w:val="20"/>
        </w:rPr>
        <w:t xml:space="preserve"> et </w:t>
      </w:r>
      <w:r w:rsidRPr="00D9087E">
        <w:rPr>
          <w:b/>
          <w:sz w:val="20"/>
          <w:szCs w:val="20"/>
        </w:rPr>
        <w:t>2</w:t>
      </w:r>
      <w:r w:rsidRPr="00D9087E">
        <w:rPr>
          <w:bCs/>
          <w:sz w:val="20"/>
          <w:szCs w:val="20"/>
        </w:rPr>
        <w:t xml:space="preserve">     :           (bloc  Architecture) </w:t>
      </w:r>
    </w:p>
    <w:p w:rsidR="003938E7" w:rsidRPr="00D9087E" w:rsidRDefault="003938E7" w:rsidP="00FE29AB">
      <w:pPr>
        <w:rPr>
          <w:bCs/>
          <w:sz w:val="20"/>
          <w:szCs w:val="20"/>
        </w:rPr>
      </w:pPr>
    </w:p>
    <w:p w:rsidR="003938E7" w:rsidRPr="00D9087E" w:rsidRDefault="003938E7" w:rsidP="00086A17">
      <w:pPr>
        <w:jc w:val="center"/>
        <w:rPr>
          <w:bCs/>
          <w:sz w:val="20"/>
          <w:szCs w:val="20"/>
        </w:rPr>
      </w:pPr>
    </w:p>
    <w:p w:rsidR="003938E7" w:rsidRPr="00D9087E" w:rsidRDefault="003938E7" w:rsidP="00086A17">
      <w:pPr>
        <w:jc w:val="center"/>
        <w:rPr>
          <w:bCs/>
          <w:sz w:val="20"/>
          <w:szCs w:val="20"/>
        </w:rPr>
      </w:pPr>
    </w:p>
    <w:p w:rsidR="003938E7" w:rsidRDefault="003938E7" w:rsidP="00086A17">
      <w:pPr>
        <w:jc w:val="center"/>
        <w:rPr>
          <w:bCs/>
          <w:sz w:val="20"/>
          <w:szCs w:val="20"/>
        </w:rPr>
      </w:pPr>
    </w:p>
    <w:p w:rsidR="003938E7" w:rsidRDefault="003938E7" w:rsidP="00086A17">
      <w:pPr>
        <w:jc w:val="center"/>
        <w:rPr>
          <w:bCs/>
          <w:sz w:val="20"/>
          <w:szCs w:val="20"/>
        </w:rPr>
      </w:pPr>
    </w:p>
    <w:p w:rsidR="003938E7" w:rsidRDefault="003938E7" w:rsidP="00086A17">
      <w:pPr>
        <w:jc w:val="center"/>
        <w:rPr>
          <w:bCs/>
          <w:sz w:val="20"/>
          <w:szCs w:val="20"/>
        </w:rPr>
      </w:pPr>
    </w:p>
    <w:p w:rsidR="003938E7" w:rsidRDefault="003938E7" w:rsidP="00086A17">
      <w:pPr>
        <w:jc w:val="center"/>
        <w:rPr>
          <w:bCs/>
          <w:sz w:val="20"/>
          <w:szCs w:val="20"/>
        </w:rPr>
      </w:pPr>
    </w:p>
    <w:p w:rsidR="003938E7" w:rsidRDefault="003938E7" w:rsidP="00086A17">
      <w:pPr>
        <w:jc w:val="center"/>
        <w:rPr>
          <w:bCs/>
          <w:sz w:val="20"/>
          <w:szCs w:val="20"/>
        </w:rPr>
      </w:pPr>
    </w:p>
    <w:p w:rsidR="003938E7" w:rsidRPr="00D9087E" w:rsidRDefault="003938E7" w:rsidP="00AC05AB">
      <w:pPr>
        <w:rPr>
          <w:bCs/>
          <w:sz w:val="20"/>
          <w:szCs w:val="20"/>
        </w:rPr>
      </w:pPr>
    </w:p>
    <w:p w:rsidR="003938E7" w:rsidRPr="00D9087E" w:rsidRDefault="003938E7" w:rsidP="00086A17">
      <w:pPr>
        <w:jc w:val="center"/>
        <w:rPr>
          <w:bCs/>
          <w:sz w:val="20"/>
          <w:szCs w:val="20"/>
        </w:rPr>
      </w:pPr>
    </w:p>
    <w:p w:rsidR="003938E7" w:rsidRPr="00D9087E" w:rsidRDefault="003938E7" w:rsidP="00086A17">
      <w:pPr>
        <w:jc w:val="center"/>
        <w:rPr>
          <w:bCs/>
          <w:sz w:val="20"/>
          <w:szCs w:val="20"/>
        </w:rPr>
      </w:pPr>
    </w:p>
    <w:p w:rsidR="003938E7" w:rsidRPr="00D9087E" w:rsidRDefault="003938E7" w:rsidP="00086A17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DEPARTEMENT DE GENIE CIVIL ET D’HYDRAULIQUE – ANNEE UNIVERSITAIRE 2016/2017</w:t>
      </w:r>
    </w:p>
    <w:p w:rsidR="003938E7" w:rsidRPr="00D9087E" w:rsidRDefault="003938E7" w:rsidP="00075387">
      <w:pPr>
        <w:jc w:val="center"/>
        <w:rPr>
          <w:bCs/>
          <w:sz w:val="20"/>
          <w:szCs w:val="20"/>
          <w:u w:val="single"/>
        </w:rPr>
      </w:pPr>
      <w:r w:rsidRPr="00D9087E">
        <w:rPr>
          <w:bCs/>
          <w:sz w:val="20"/>
          <w:szCs w:val="20"/>
          <w:u w:val="single"/>
        </w:rPr>
        <w:t xml:space="preserve">EMPLOI DU TEMPS    </w:t>
      </w:r>
      <w:r w:rsidRPr="00D9087E">
        <w:rPr>
          <w:b/>
          <w:sz w:val="20"/>
          <w:szCs w:val="20"/>
          <w:u w:val="single"/>
        </w:rPr>
        <w:t>3</w:t>
      </w:r>
      <w:r w:rsidRPr="00D9087E">
        <w:rPr>
          <w:b/>
          <w:sz w:val="20"/>
          <w:szCs w:val="20"/>
          <w:u w:val="single"/>
          <w:vertAlign w:val="superscript"/>
        </w:rPr>
        <w:t>ème</w:t>
      </w:r>
      <w:r w:rsidRPr="00D9087E">
        <w:rPr>
          <w:b/>
          <w:sz w:val="20"/>
          <w:szCs w:val="20"/>
          <w:u w:val="single"/>
        </w:rPr>
        <w:t xml:space="preserve">  ANNEE LICENCE D’HYDRAULIQUE – FILIERE NATIONALE – </w:t>
      </w:r>
      <w:r w:rsidRPr="00D9087E">
        <w:rPr>
          <w:bCs/>
          <w:sz w:val="20"/>
          <w:szCs w:val="20"/>
          <w:u w:val="single"/>
          <w:rtl/>
        </w:rPr>
        <w:t>2</w:t>
      </w:r>
      <w:r w:rsidRPr="00D9087E">
        <w:rPr>
          <w:bCs/>
          <w:sz w:val="20"/>
          <w:szCs w:val="20"/>
          <w:u w:val="single"/>
          <w:vertAlign w:val="superscript"/>
        </w:rPr>
        <w:t>eme</w:t>
      </w:r>
      <w:r w:rsidRPr="00D9087E">
        <w:rPr>
          <w:b/>
          <w:sz w:val="20"/>
          <w:szCs w:val="20"/>
          <w:u w:val="single"/>
        </w:rPr>
        <w:t xml:space="preserve"> SEMESTRE</w:t>
      </w:r>
    </w:p>
    <w:tbl>
      <w:tblPr>
        <w:tblpPr w:leftFromText="141" w:rightFromText="141" w:vertAnchor="text" w:horzAnchor="margin" w:tblpX="-176" w:tblpY="104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294"/>
        <w:gridCol w:w="2416"/>
        <w:gridCol w:w="2966"/>
        <w:gridCol w:w="2678"/>
        <w:gridCol w:w="2255"/>
        <w:gridCol w:w="2816"/>
        <w:gridCol w:w="1494"/>
      </w:tblGrid>
      <w:tr w:rsidR="003938E7" w:rsidRPr="00D9087E">
        <w:trPr>
          <w:trHeight w:val="454"/>
        </w:trPr>
        <w:tc>
          <w:tcPr>
            <w:tcW w:w="0" w:type="auto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8H00-9H30</w:t>
            </w:r>
          </w:p>
        </w:tc>
        <w:tc>
          <w:tcPr>
            <w:tcW w:w="2966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9H40-11H10</w:t>
            </w:r>
          </w:p>
        </w:tc>
        <w:tc>
          <w:tcPr>
            <w:tcW w:w="2678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11H20-12H50</w:t>
            </w:r>
          </w:p>
        </w:tc>
        <w:tc>
          <w:tcPr>
            <w:tcW w:w="2255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13H10-14H40</w:t>
            </w:r>
          </w:p>
        </w:tc>
        <w:tc>
          <w:tcPr>
            <w:tcW w:w="2816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14H50-16H20</w:t>
            </w:r>
          </w:p>
        </w:tc>
        <w:tc>
          <w:tcPr>
            <w:tcW w:w="1494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16H30-18H00</w:t>
            </w:r>
          </w:p>
        </w:tc>
      </w:tr>
      <w:tr w:rsidR="003938E7" w:rsidRPr="00D9087E">
        <w:trPr>
          <w:trHeight w:val="1471"/>
        </w:trPr>
        <w:tc>
          <w:tcPr>
            <w:tcW w:w="0" w:type="auto"/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DIMANCHE</w:t>
            </w:r>
          </w:p>
        </w:tc>
        <w:tc>
          <w:tcPr>
            <w:tcW w:w="5382" w:type="dxa"/>
            <w:gridSpan w:val="2"/>
          </w:tcPr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  <w:rtl/>
              </w:rPr>
            </w:pPr>
          </w:p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OUVRAGES DE MOBILISATION DES EAUX</w:t>
            </w:r>
          </w:p>
          <w:p w:rsidR="003938E7" w:rsidRDefault="003938E7" w:rsidP="008E3A7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Salle </w:t>
            </w:r>
            <w:r>
              <w:rPr>
                <w:bCs/>
                <w:sz w:val="20"/>
                <w:szCs w:val="20"/>
              </w:rPr>
              <w:t xml:space="preserve"> 11</w:t>
            </w:r>
          </w:p>
          <w:p w:rsidR="003938E7" w:rsidRPr="00D9087E" w:rsidRDefault="003938E7" w:rsidP="008E3A7C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Ouamane </w:t>
            </w:r>
          </w:p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3938E7" w:rsidRPr="00D9087E" w:rsidRDefault="003938E7" w:rsidP="007C530C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TD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PSP </w:t>
            </w:r>
            <w:r w:rsidRPr="00D9087E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3938E7" w:rsidRDefault="003938E7" w:rsidP="00EC7707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Salle </w:t>
            </w:r>
            <w:r>
              <w:rPr>
                <w:bCs/>
                <w:sz w:val="20"/>
                <w:szCs w:val="20"/>
                <w:lang w:val="en-GB"/>
              </w:rPr>
              <w:t xml:space="preserve"> 3</w:t>
            </w:r>
          </w:p>
          <w:p w:rsidR="003938E7" w:rsidRDefault="003938E7" w:rsidP="007C530C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>Bouziane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3938E7" w:rsidRPr="00D9087E" w:rsidRDefault="003938E7" w:rsidP="00EC7707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  <w:p w:rsidR="003938E7" w:rsidRPr="00D9087E" w:rsidRDefault="003938E7" w:rsidP="008E2887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255" w:type="dxa"/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7C530C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PROTECTION DES RESS</w:t>
            </w:r>
            <w:r>
              <w:rPr>
                <w:bCs/>
                <w:sz w:val="20"/>
                <w:szCs w:val="20"/>
              </w:rPr>
              <w:t>.</w:t>
            </w:r>
            <w:r w:rsidRPr="00D9087E">
              <w:rPr>
                <w:bCs/>
                <w:sz w:val="20"/>
                <w:szCs w:val="20"/>
              </w:rPr>
              <w:t xml:space="preserve"> HYDRIQUES</w:t>
            </w:r>
          </w:p>
          <w:p w:rsidR="003938E7" w:rsidRPr="00D9087E" w:rsidRDefault="003938E7" w:rsidP="0049576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(+HU)  / Salle </w:t>
            </w:r>
            <w:r>
              <w:rPr>
                <w:bCs/>
                <w:sz w:val="20"/>
                <w:szCs w:val="20"/>
              </w:rPr>
              <w:t>11</w:t>
            </w:r>
          </w:p>
          <w:p w:rsidR="003938E7" w:rsidRPr="00D9087E" w:rsidRDefault="003938E7" w:rsidP="008E3A7C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Abdessamed    </w:t>
            </w:r>
          </w:p>
        </w:tc>
        <w:tc>
          <w:tcPr>
            <w:tcW w:w="1494" w:type="dxa"/>
            <w:vAlign w:val="center"/>
          </w:tcPr>
          <w:p w:rsidR="003938E7" w:rsidRPr="00D9087E" w:rsidRDefault="003938E7" w:rsidP="009975C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547"/>
        </w:trPr>
        <w:tc>
          <w:tcPr>
            <w:tcW w:w="0" w:type="auto"/>
            <w:vAlign w:val="center"/>
          </w:tcPr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LUNDI</w:t>
            </w:r>
          </w:p>
        </w:tc>
        <w:tc>
          <w:tcPr>
            <w:tcW w:w="2416" w:type="dxa"/>
          </w:tcPr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  <w:rtl/>
              </w:rPr>
            </w:pPr>
            <w:r w:rsidRPr="00D9087E">
              <w:rPr>
                <w:bCs/>
                <w:sz w:val="20"/>
                <w:szCs w:val="20"/>
                <w:rtl/>
              </w:rPr>
              <w:t xml:space="preserve">      </w:t>
            </w:r>
          </w:p>
          <w:p w:rsidR="003938E7" w:rsidRPr="00D9087E" w:rsidRDefault="003938E7" w:rsidP="005A788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rtl/>
              </w:rPr>
              <w:t xml:space="preserve">         </w:t>
            </w:r>
            <w:r w:rsidRPr="00D9087E">
              <w:rPr>
                <w:bCs/>
                <w:sz w:val="20"/>
                <w:szCs w:val="20"/>
              </w:rPr>
              <w:t xml:space="preserve">COURS </w:t>
            </w:r>
            <w:r w:rsidRPr="00D9087E">
              <w:rPr>
                <w:bCs/>
                <w:sz w:val="20"/>
                <w:szCs w:val="20"/>
                <w:rtl/>
              </w:rPr>
              <w:t xml:space="preserve">        </w:t>
            </w:r>
            <w:r w:rsidRPr="00D9087E">
              <w:rPr>
                <w:bCs/>
                <w:sz w:val="20"/>
                <w:szCs w:val="20"/>
              </w:rPr>
              <w:t>HYDROECONOMIE</w:t>
            </w:r>
            <w:r w:rsidRPr="00D9087E">
              <w:rPr>
                <w:bCs/>
                <w:sz w:val="20"/>
                <w:szCs w:val="20"/>
                <w:rtl/>
              </w:rPr>
              <w:t xml:space="preserve"> </w:t>
            </w:r>
          </w:p>
          <w:p w:rsidR="003938E7" w:rsidRDefault="003938E7" w:rsidP="00EC770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Amphi C</w:t>
            </w:r>
          </w:p>
          <w:p w:rsidR="003938E7" w:rsidRPr="009E6704" w:rsidRDefault="003938E7" w:rsidP="009E670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E6704">
              <w:rPr>
                <w:bCs/>
                <w:i/>
                <w:iCs/>
                <w:sz w:val="20"/>
                <w:szCs w:val="20"/>
              </w:rPr>
              <w:t xml:space="preserve">  Zir R.</w:t>
            </w:r>
            <w:r w:rsidRPr="00D9087E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966" w:type="dxa"/>
          </w:tcPr>
          <w:p w:rsidR="003938E7" w:rsidRDefault="003938E7" w:rsidP="006E7FC6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Pr="00D9087E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METHODOLOGIE D’EXPRESSION ECRITE</w:t>
            </w:r>
          </w:p>
          <w:p w:rsidR="003938E7" w:rsidRDefault="003938E7" w:rsidP="007C53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Amphi C</w:t>
            </w:r>
          </w:p>
          <w:p w:rsidR="003938E7" w:rsidRPr="009E6704" w:rsidRDefault="003938E7" w:rsidP="009E670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E6704">
              <w:rPr>
                <w:bCs/>
                <w:i/>
                <w:iCs/>
                <w:sz w:val="20"/>
                <w:szCs w:val="20"/>
              </w:rPr>
              <w:t>Mohamedi</w:t>
            </w:r>
          </w:p>
        </w:tc>
        <w:tc>
          <w:tcPr>
            <w:tcW w:w="2678" w:type="dxa"/>
          </w:tcPr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55" w:type="dxa"/>
            <w:vAlign w:val="center"/>
          </w:tcPr>
          <w:p w:rsidR="003938E7" w:rsidRPr="00D9087E" w:rsidRDefault="003938E7" w:rsidP="004C79E0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  TD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RESEAUX D’ASS. </w:t>
            </w:r>
          </w:p>
          <w:p w:rsidR="003938E7" w:rsidRPr="00D9087E" w:rsidRDefault="003938E7" w:rsidP="004C79E0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Salle </w:t>
            </w: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:rsidR="003938E7" w:rsidRPr="00D9087E" w:rsidRDefault="003938E7" w:rsidP="004C79E0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>Bedjaoui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D9087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816" w:type="dxa"/>
            <w:vAlign w:val="center"/>
          </w:tcPr>
          <w:p w:rsidR="003938E7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POMPES ET STATIONS DE POMPAGE</w:t>
            </w:r>
          </w:p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(+HU) / salle</w:t>
            </w:r>
            <w:r>
              <w:rPr>
                <w:bCs/>
                <w:sz w:val="20"/>
                <w:szCs w:val="20"/>
              </w:rPr>
              <w:t xml:space="preserve"> 11</w:t>
            </w:r>
          </w:p>
          <w:p w:rsidR="003938E7" w:rsidRPr="00D9087E" w:rsidRDefault="003938E7" w:rsidP="009E670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       Bouziane</w:t>
            </w:r>
            <w:r w:rsidRPr="00D9087E">
              <w:rPr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494" w:type="dxa"/>
            <w:vAlign w:val="center"/>
          </w:tcPr>
          <w:p w:rsidR="003938E7" w:rsidRPr="00D9087E" w:rsidRDefault="003938E7" w:rsidP="00AF0F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244"/>
        </w:trPr>
        <w:tc>
          <w:tcPr>
            <w:tcW w:w="0" w:type="auto"/>
            <w:vAlign w:val="center"/>
          </w:tcPr>
          <w:p w:rsidR="003938E7" w:rsidRPr="00D9087E" w:rsidRDefault="003938E7" w:rsidP="00366D01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MARDI</w:t>
            </w:r>
          </w:p>
        </w:tc>
        <w:tc>
          <w:tcPr>
            <w:tcW w:w="5382" w:type="dxa"/>
            <w:gridSpan w:val="2"/>
            <w:vAlign w:val="center"/>
          </w:tcPr>
          <w:p w:rsidR="003938E7" w:rsidRPr="00D9087E" w:rsidRDefault="003938E7" w:rsidP="00366D01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3938E7" w:rsidRPr="00D9087E" w:rsidRDefault="003938E7" w:rsidP="009E670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 RESEAUX D’A</w:t>
            </w:r>
            <w:r>
              <w:rPr>
                <w:bCs/>
                <w:sz w:val="20"/>
                <w:szCs w:val="20"/>
              </w:rPr>
              <w:t>EP</w:t>
            </w:r>
          </w:p>
          <w:p w:rsidR="003938E7" w:rsidRPr="00D9087E" w:rsidRDefault="003938E7" w:rsidP="009E6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Salle</w:t>
            </w:r>
            <w:r w:rsidRPr="00D9087E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12</w:t>
            </w:r>
          </w:p>
          <w:p w:rsidR="003938E7" w:rsidRPr="009E6704" w:rsidRDefault="003938E7" w:rsidP="00BC0771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E6704">
              <w:rPr>
                <w:bCs/>
                <w:i/>
                <w:iCs/>
                <w:sz w:val="20"/>
                <w:szCs w:val="20"/>
              </w:rPr>
              <w:t>Guergazi</w:t>
            </w:r>
          </w:p>
          <w:p w:rsidR="003938E7" w:rsidRPr="00D9087E" w:rsidRDefault="003938E7" w:rsidP="00BC0771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678" w:type="dxa"/>
            <w:vAlign w:val="center"/>
          </w:tcPr>
          <w:p w:rsidR="003938E7" w:rsidRPr="00D9087E" w:rsidRDefault="003938E7" w:rsidP="00366D01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1" w:type="dxa"/>
            <w:gridSpan w:val="2"/>
            <w:vAlign w:val="center"/>
          </w:tcPr>
          <w:p w:rsidR="003938E7" w:rsidRDefault="003938E7" w:rsidP="009E670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Pr="00D9087E" w:rsidRDefault="003938E7" w:rsidP="009E670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RESEAUX D’ASSAINISSEMENT</w:t>
            </w:r>
          </w:p>
          <w:p w:rsidR="003938E7" w:rsidRPr="00D9087E" w:rsidRDefault="003938E7" w:rsidP="009E6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Salle</w:t>
            </w:r>
            <w:r w:rsidRPr="00D9087E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12</w:t>
            </w:r>
          </w:p>
          <w:p w:rsidR="003938E7" w:rsidRPr="00D9087E" w:rsidRDefault="003938E7" w:rsidP="009E670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>Bedjaoui</w:t>
            </w:r>
          </w:p>
        </w:tc>
        <w:tc>
          <w:tcPr>
            <w:tcW w:w="1494" w:type="dxa"/>
            <w:vAlign w:val="center"/>
          </w:tcPr>
          <w:p w:rsidR="003938E7" w:rsidRPr="00D9087E" w:rsidRDefault="003938E7" w:rsidP="00366D01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3938E7" w:rsidRPr="00D9087E">
        <w:trPr>
          <w:trHeight w:val="1380"/>
        </w:trPr>
        <w:tc>
          <w:tcPr>
            <w:tcW w:w="0" w:type="auto"/>
            <w:vAlign w:val="center"/>
          </w:tcPr>
          <w:p w:rsidR="003938E7" w:rsidRPr="00D9087E" w:rsidRDefault="003938E7" w:rsidP="00366D01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MERCREDI</w:t>
            </w:r>
          </w:p>
        </w:tc>
        <w:tc>
          <w:tcPr>
            <w:tcW w:w="2416" w:type="dxa"/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 TD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>RESEAUX  D’A</w:t>
            </w:r>
            <w:r>
              <w:rPr>
                <w:bCs/>
                <w:sz w:val="20"/>
                <w:szCs w:val="20"/>
              </w:rPr>
              <w:t>EP</w:t>
            </w:r>
            <w:r w:rsidRPr="00D9087E">
              <w:rPr>
                <w:bCs/>
                <w:sz w:val="20"/>
                <w:szCs w:val="20"/>
              </w:rPr>
              <w:t xml:space="preserve"> Salle</w:t>
            </w:r>
            <w:r>
              <w:rPr>
                <w:bCs/>
                <w:sz w:val="20"/>
                <w:szCs w:val="20"/>
              </w:rPr>
              <w:t xml:space="preserve"> 1</w:t>
            </w:r>
            <w:r w:rsidRPr="00D9087E"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color w:val="000000"/>
                <w:sz w:val="20"/>
                <w:szCs w:val="20"/>
              </w:rPr>
              <w:t xml:space="preserve">  </w:t>
            </w:r>
          </w:p>
          <w:p w:rsidR="003938E7" w:rsidRPr="009E6704" w:rsidRDefault="003938E7" w:rsidP="001C4715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  <w:r w:rsidRPr="009E6704">
              <w:rPr>
                <w:bCs/>
                <w:i/>
                <w:iCs/>
                <w:sz w:val="20"/>
                <w:szCs w:val="20"/>
              </w:rPr>
              <w:t>Guergazi</w:t>
            </w:r>
          </w:p>
        </w:tc>
        <w:tc>
          <w:tcPr>
            <w:tcW w:w="2966" w:type="dxa"/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sz w:val="20"/>
                <w:szCs w:val="20"/>
                <w:rtl/>
                <w:lang w:bidi="ar-DZ"/>
              </w:rPr>
            </w:pPr>
            <w:r w:rsidRPr="00D9087E">
              <w:rPr>
                <w:bCs/>
                <w:sz w:val="20"/>
                <w:szCs w:val="20"/>
              </w:rPr>
              <w:t>TP ANALYSE DES EAUX  Labo G 1/1</w:t>
            </w:r>
          </w:p>
          <w:p w:rsidR="003938E7" w:rsidRPr="00D9087E" w:rsidRDefault="003938E7" w:rsidP="001C4715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i/>
                <w:iCs/>
                <w:color w:val="000000"/>
                <w:sz w:val="20"/>
                <w:szCs w:val="20"/>
              </w:rPr>
              <w:t>Youcef</w:t>
            </w:r>
          </w:p>
        </w:tc>
        <w:tc>
          <w:tcPr>
            <w:tcW w:w="2678" w:type="dxa"/>
            <w:vAlign w:val="center"/>
          </w:tcPr>
          <w:p w:rsidR="003938E7" w:rsidRPr="00D9087E" w:rsidRDefault="003938E7" w:rsidP="00AB6E8C">
            <w:pPr>
              <w:jc w:val="center"/>
              <w:rPr>
                <w:bCs/>
                <w:sz w:val="20"/>
                <w:szCs w:val="20"/>
                <w:rtl/>
                <w:lang w:bidi="ar-DZ"/>
              </w:rPr>
            </w:pPr>
            <w:r w:rsidRPr="00D9087E">
              <w:rPr>
                <w:bCs/>
                <w:sz w:val="20"/>
                <w:szCs w:val="20"/>
              </w:rPr>
              <w:t xml:space="preserve">TP ANALYSE DES EAUX Labo G1/2 </w:t>
            </w:r>
          </w:p>
          <w:p w:rsidR="003938E7" w:rsidRPr="00D9087E" w:rsidRDefault="003938E7" w:rsidP="00AB6E8C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i/>
                <w:iCs/>
                <w:color w:val="000000"/>
                <w:sz w:val="20"/>
                <w:szCs w:val="20"/>
              </w:rPr>
              <w:t>Youcef</w:t>
            </w:r>
          </w:p>
        </w:tc>
        <w:tc>
          <w:tcPr>
            <w:tcW w:w="2255" w:type="dxa"/>
            <w:vAlign w:val="center"/>
          </w:tcPr>
          <w:p w:rsidR="003938E7" w:rsidRPr="00D9087E" w:rsidRDefault="003938E7" w:rsidP="0035079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:rsidR="003938E7" w:rsidRPr="00D9087E" w:rsidRDefault="003938E7" w:rsidP="00AC05AB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94" w:type="dxa"/>
            <w:vAlign w:val="center"/>
          </w:tcPr>
          <w:p w:rsidR="003938E7" w:rsidRPr="00D9087E" w:rsidRDefault="003938E7" w:rsidP="00366D0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836"/>
        </w:trPr>
        <w:tc>
          <w:tcPr>
            <w:tcW w:w="0" w:type="auto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JEUDI</w:t>
            </w:r>
          </w:p>
        </w:tc>
        <w:tc>
          <w:tcPr>
            <w:tcW w:w="2416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  <w:r w:rsidRPr="00D9087E">
              <w:rPr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966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i/>
                <w:iCs/>
                <w:color w:val="000000"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2678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5071" w:type="dxa"/>
            <w:gridSpan w:val="2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494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1C471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</w:tr>
    </w:tbl>
    <w:p w:rsidR="003938E7" w:rsidRPr="00D9087E" w:rsidRDefault="003938E7" w:rsidP="00A6120D">
      <w:pPr>
        <w:rPr>
          <w:bCs/>
          <w:sz w:val="20"/>
          <w:szCs w:val="20"/>
          <w:u w:val="single"/>
        </w:rPr>
      </w:pPr>
    </w:p>
    <w:p w:rsidR="003938E7" w:rsidRPr="00D9087E" w:rsidRDefault="003938E7" w:rsidP="00397038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 xml:space="preserve">Salles de </w:t>
      </w:r>
      <w:r w:rsidRPr="00D9087E">
        <w:rPr>
          <w:b/>
          <w:sz w:val="20"/>
          <w:szCs w:val="20"/>
        </w:rPr>
        <w:t>1</w:t>
      </w:r>
      <w:r w:rsidRPr="00D9087E">
        <w:rPr>
          <w:bCs/>
          <w:sz w:val="20"/>
          <w:szCs w:val="20"/>
        </w:rPr>
        <w:t xml:space="preserve"> à </w:t>
      </w:r>
      <w:r w:rsidRPr="00D9087E">
        <w:rPr>
          <w:b/>
          <w:sz w:val="20"/>
          <w:szCs w:val="20"/>
        </w:rPr>
        <w:t>8</w:t>
      </w:r>
      <w:r w:rsidRPr="00D9087E">
        <w:rPr>
          <w:bCs/>
          <w:sz w:val="20"/>
          <w:szCs w:val="20"/>
        </w:rPr>
        <w:t xml:space="preserve">  et  </w:t>
      </w:r>
      <w:r w:rsidRPr="00D9087E">
        <w:rPr>
          <w:b/>
          <w:sz w:val="20"/>
          <w:szCs w:val="20"/>
        </w:rPr>
        <w:t>Amphis C</w:t>
      </w:r>
      <w:r w:rsidRPr="00D9087E">
        <w:rPr>
          <w:bCs/>
          <w:sz w:val="20"/>
          <w:szCs w:val="20"/>
        </w:rPr>
        <w:t xml:space="preserve"> et </w:t>
      </w:r>
      <w:r w:rsidRPr="00D9087E">
        <w:rPr>
          <w:b/>
          <w:sz w:val="20"/>
          <w:szCs w:val="20"/>
        </w:rPr>
        <w:t>D</w:t>
      </w:r>
      <w:r w:rsidRPr="00D9087E">
        <w:rPr>
          <w:bCs/>
          <w:sz w:val="20"/>
          <w:szCs w:val="20"/>
        </w:rPr>
        <w:t xml:space="preserve">      :       (bloc  Megherbi )</w:t>
      </w:r>
    </w:p>
    <w:p w:rsidR="003938E7" w:rsidRPr="00D9087E" w:rsidRDefault="003938E7" w:rsidP="006201BA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 xml:space="preserve">Salles </w:t>
      </w:r>
      <w:r w:rsidRPr="00D9087E">
        <w:rPr>
          <w:b/>
          <w:sz w:val="20"/>
          <w:szCs w:val="20"/>
        </w:rPr>
        <w:t>11</w:t>
      </w:r>
      <w:r w:rsidRPr="00D9087E">
        <w:rPr>
          <w:bCs/>
          <w:sz w:val="20"/>
          <w:szCs w:val="20"/>
        </w:rPr>
        <w:t>,</w:t>
      </w:r>
      <w:r w:rsidRPr="00D9087E">
        <w:rPr>
          <w:b/>
          <w:sz w:val="20"/>
          <w:szCs w:val="20"/>
        </w:rPr>
        <w:t>12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21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22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23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24</w:t>
      </w:r>
      <w:r w:rsidRPr="00D9087E">
        <w:rPr>
          <w:bCs/>
          <w:sz w:val="20"/>
          <w:szCs w:val="20"/>
        </w:rPr>
        <w:t xml:space="preserve">, </w:t>
      </w:r>
      <w:r w:rsidRPr="00D9087E">
        <w:rPr>
          <w:b/>
          <w:sz w:val="20"/>
          <w:szCs w:val="20"/>
        </w:rPr>
        <w:t>25</w:t>
      </w:r>
      <w:r w:rsidRPr="00D9087E">
        <w:rPr>
          <w:bCs/>
          <w:sz w:val="20"/>
          <w:szCs w:val="20"/>
        </w:rPr>
        <w:t xml:space="preserve"> et </w:t>
      </w:r>
      <w:r w:rsidRPr="00D9087E">
        <w:rPr>
          <w:b/>
          <w:sz w:val="20"/>
          <w:szCs w:val="20"/>
        </w:rPr>
        <w:t>26</w:t>
      </w:r>
      <w:r w:rsidRPr="00D9087E">
        <w:rPr>
          <w:bCs/>
          <w:sz w:val="20"/>
          <w:szCs w:val="20"/>
        </w:rPr>
        <w:t xml:space="preserve"> :    (bloc  Hydraulique)</w:t>
      </w:r>
    </w:p>
    <w:p w:rsidR="003938E7" w:rsidRPr="00D9087E" w:rsidRDefault="003938E7" w:rsidP="005A7889">
      <w:pPr>
        <w:rPr>
          <w:bCs/>
          <w:sz w:val="20"/>
          <w:szCs w:val="20"/>
        </w:rPr>
      </w:pPr>
      <w:r w:rsidRPr="00D9087E">
        <w:rPr>
          <w:b/>
          <w:sz w:val="20"/>
          <w:szCs w:val="20"/>
        </w:rPr>
        <w:t xml:space="preserve">Grande salle  </w:t>
      </w:r>
      <w:r w:rsidRPr="00D9087E">
        <w:rPr>
          <w:bCs/>
          <w:sz w:val="20"/>
          <w:szCs w:val="20"/>
        </w:rPr>
        <w:t xml:space="preserve">et  </w:t>
      </w:r>
      <w:r w:rsidRPr="00D9087E">
        <w:rPr>
          <w:b/>
          <w:sz w:val="20"/>
          <w:szCs w:val="20"/>
        </w:rPr>
        <w:t>Amphis  1</w:t>
      </w:r>
      <w:r w:rsidRPr="00D9087E">
        <w:rPr>
          <w:bCs/>
          <w:sz w:val="20"/>
          <w:szCs w:val="20"/>
        </w:rPr>
        <w:t xml:space="preserve"> et </w:t>
      </w:r>
      <w:r w:rsidRPr="00D9087E">
        <w:rPr>
          <w:b/>
          <w:sz w:val="20"/>
          <w:szCs w:val="20"/>
        </w:rPr>
        <w:t>2</w:t>
      </w:r>
      <w:r w:rsidRPr="00D9087E">
        <w:rPr>
          <w:bCs/>
          <w:sz w:val="20"/>
          <w:szCs w:val="20"/>
        </w:rPr>
        <w:t xml:space="preserve">     :          (bloc  Architecture)</w:t>
      </w:r>
    </w:p>
    <w:p w:rsidR="003938E7" w:rsidRPr="00D9087E" w:rsidRDefault="003938E7" w:rsidP="005A7889">
      <w:pPr>
        <w:rPr>
          <w:bCs/>
          <w:sz w:val="20"/>
          <w:szCs w:val="20"/>
        </w:rPr>
      </w:pPr>
    </w:p>
    <w:p w:rsidR="003938E7" w:rsidRDefault="003938E7" w:rsidP="005A7889">
      <w:pPr>
        <w:rPr>
          <w:bCs/>
          <w:sz w:val="20"/>
          <w:szCs w:val="20"/>
        </w:rPr>
      </w:pPr>
    </w:p>
    <w:p w:rsidR="003938E7" w:rsidRDefault="003938E7" w:rsidP="005A7889">
      <w:pPr>
        <w:rPr>
          <w:bCs/>
          <w:sz w:val="20"/>
          <w:szCs w:val="20"/>
        </w:rPr>
      </w:pPr>
    </w:p>
    <w:p w:rsidR="003938E7" w:rsidRDefault="003938E7" w:rsidP="005A7889">
      <w:pPr>
        <w:rPr>
          <w:bCs/>
          <w:sz w:val="20"/>
          <w:szCs w:val="20"/>
        </w:rPr>
      </w:pPr>
    </w:p>
    <w:p w:rsidR="003938E7" w:rsidRPr="00D9087E" w:rsidRDefault="003938E7" w:rsidP="005A7889">
      <w:pPr>
        <w:rPr>
          <w:bCs/>
          <w:sz w:val="20"/>
          <w:szCs w:val="20"/>
        </w:rPr>
      </w:pPr>
    </w:p>
    <w:p w:rsidR="003938E7" w:rsidRPr="00D9087E" w:rsidRDefault="003938E7" w:rsidP="005A7889">
      <w:pPr>
        <w:rPr>
          <w:bCs/>
          <w:sz w:val="20"/>
          <w:szCs w:val="20"/>
        </w:rPr>
      </w:pPr>
    </w:p>
    <w:p w:rsidR="003938E7" w:rsidRPr="00D9087E" w:rsidRDefault="003938E7" w:rsidP="005A7889">
      <w:pPr>
        <w:rPr>
          <w:bCs/>
          <w:sz w:val="20"/>
          <w:szCs w:val="20"/>
        </w:rPr>
      </w:pPr>
    </w:p>
    <w:p w:rsidR="003938E7" w:rsidRPr="00D9087E" w:rsidRDefault="003938E7" w:rsidP="00086A17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DEPARTEMENT DE GENIE CIVIL ET D’HYDRAULIQUE – ANNEE UNIVERSITAIRE 2016/2017</w:t>
      </w:r>
    </w:p>
    <w:p w:rsidR="003938E7" w:rsidRPr="00D9087E" w:rsidRDefault="003938E7" w:rsidP="001015B9">
      <w:pPr>
        <w:jc w:val="center"/>
        <w:rPr>
          <w:b/>
          <w:sz w:val="20"/>
          <w:szCs w:val="20"/>
        </w:rPr>
      </w:pPr>
      <w:r w:rsidRPr="00D9087E">
        <w:rPr>
          <w:bCs/>
          <w:sz w:val="20"/>
          <w:szCs w:val="20"/>
        </w:rPr>
        <w:t xml:space="preserve">EMPLOI DU TEMPS     </w:t>
      </w:r>
      <w:r w:rsidRPr="00D9087E">
        <w:rPr>
          <w:b/>
          <w:sz w:val="20"/>
          <w:szCs w:val="20"/>
        </w:rPr>
        <w:t>3</w:t>
      </w:r>
      <w:r w:rsidRPr="00D9087E">
        <w:rPr>
          <w:b/>
          <w:sz w:val="20"/>
          <w:szCs w:val="20"/>
          <w:vertAlign w:val="superscript"/>
        </w:rPr>
        <w:t>ème</w:t>
      </w:r>
      <w:r w:rsidRPr="00D9087E">
        <w:rPr>
          <w:b/>
          <w:sz w:val="20"/>
          <w:szCs w:val="20"/>
        </w:rPr>
        <w:t xml:space="preserve"> ANNEE LICENCE - HYDRAULIQUE URBAINE (HU) –</w:t>
      </w:r>
      <w:r w:rsidRPr="00D9087E">
        <w:rPr>
          <w:bCs/>
          <w:sz w:val="20"/>
          <w:szCs w:val="20"/>
          <w:rtl/>
        </w:rPr>
        <w:t>2</w:t>
      </w:r>
      <w:r w:rsidRPr="00D9087E">
        <w:rPr>
          <w:bCs/>
          <w:sz w:val="20"/>
          <w:szCs w:val="20"/>
          <w:vertAlign w:val="superscript"/>
        </w:rPr>
        <w:t>eme</w:t>
      </w:r>
      <w:r w:rsidRPr="00D9087E">
        <w:rPr>
          <w:b/>
          <w:sz w:val="20"/>
          <w:szCs w:val="20"/>
        </w:rPr>
        <w:t xml:space="preserve"> SEMESTRE</w:t>
      </w:r>
    </w:p>
    <w:p w:rsidR="003938E7" w:rsidRPr="00D9087E" w:rsidRDefault="003938E7" w:rsidP="002F2B1A">
      <w:pPr>
        <w:jc w:val="center"/>
        <w:rPr>
          <w:bCs/>
          <w:sz w:val="20"/>
          <w:szCs w:val="20"/>
        </w:rPr>
      </w:pPr>
    </w:p>
    <w:tbl>
      <w:tblPr>
        <w:tblW w:w="15728" w:type="dxa"/>
        <w:tblInd w:w="-10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360"/>
        <w:gridCol w:w="2524"/>
        <w:gridCol w:w="2426"/>
        <w:gridCol w:w="2693"/>
        <w:gridCol w:w="1417"/>
        <w:gridCol w:w="2977"/>
        <w:gridCol w:w="425"/>
        <w:gridCol w:w="1906"/>
      </w:tblGrid>
      <w:tr w:rsidR="003938E7" w:rsidRPr="00D9087E">
        <w:trPr>
          <w:trHeight w:val="538"/>
        </w:trPr>
        <w:tc>
          <w:tcPr>
            <w:tcW w:w="1360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8H00-9H30</w:t>
            </w:r>
          </w:p>
        </w:tc>
        <w:tc>
          <w:tcPr>
            <w:tcW w:w="2426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9H40-11H10</w:t>
            </w:r>
          </w:p>
        </w:tc>
        <w:tc>
          <w:tcPr>
            <w:tcW w:w="2693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11H20-12H50</w:t>
            </w:r>
          </w:p>
        </w:tc>
        <w:tc>
          <w:tcPr>
            <w:tcW w:w="1417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13H10-14H40</w:t>
            </w:r>
          </w:p>
        </w:tc>
        <w:tc>
          <w:tcPr>
            <w:tcW w:w="3402" w:type="dxa"/>
            <w:gridSpan w:val="2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14H50-16H20</w:t>
            </w:r>
          </w:p>
        </w:tc>
        <w:tc>
          <w:tcPr>
            <w:tcW w:w="1906" w:type="dxa"/>
            <w:tcBorders>
              <w:top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16H30-18H00</w:t>
            </w:r>
          </w:p>
        </w:tc>
      </w:tr>
      <w:tr w:rsidR="003938E7" w:rsidRPr="00D9087E">
        <w:trPr>
          <w:trHeight w:val="1257"/>
        </w:trPr>
        <w:tc>
          <w:tcPr>
            <w:tcW w:w="1360" w:type="dxa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DIMANCHE</w:t>
            </w:r>
          </w:p>
        </w:tc>
        <w:tc>
          <w:tcPr>
            <w:tcW w:w="2524" w:type="dxa"/>
          </w:tcPr>
          <w:p w:rsidR="003938E7" w:rsidRPr="00D9087E" w:rsidRDefault="003938E7" w:rsidP="00086A1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  AMENAGEMENTS HYDRAULIQUES</w:t>
            </w:r>
          </w:p>
          <w:p w:rsidR="003938E7" w:rsidRPr="009E6704" w:rsidRDefault="003938E7" w:rsidP="00AE7CDD">
            <w:pPr>
              <w:jc w:val="center"/>
              <w:rPr>
                <w:bCs/>
                <w:sz w:val="20"/>
                <w:szCs w:val="20"/>
              </w:rPr>
            </w:pPr>
            <w:r w:rsidRPr="009E6704">
              <w:rPr>
                <w:bCs/>
                <w:sz w:val="20"/>
                <w:szCs w:val="20"/>
              </w:rPr>
              <w:t xml:space="preserve">Salle </w:t>
            </w:r>
            <w:r>
              <w:rPr>
                <w:bCs/>
                <w:sz w:val="20"/>
                <w:szCs w:val="20"/>
              </w:rPr>
              <w:t>7</w:t>
            </w:r>
          </w:p>
          <w:p w:rsidR="003938E7" w:rsidRPr="00D9087E" w:rsidRDefault="003938E7" w:rsidP="00086A17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Abdessamed    </w:t>
            </w:r>
          </w:p>
        </w:tc>
        <w:tc>
          <w:tcPr>
            <w:tcW w:w="2426" w:type="dxa"/>
          </w:tcPr>
          <w:p w:rsidR="003938E7" w:rsidRPr="00D9087E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TD  AMENAGEMENTS HYDRAULIQUES</w:t>
            </w:r>
          </w:p>
          <w:p w:rsidR="003938E7" w:rsidRPr="009E6704" w:rsidRDefault="003938E7" w:rsidP="00AE7CDD">
            <w:pPr>
              <w:jc w:val="center"/>
              <w:rPr>
                <w:bCs/>
                <w:sz w:val="20"/>
                <w:szCs w:val="20"/>
              </w:rPr>
            </w:pPr>
            <w:r w:rsidRPr="009E6704">
              <w:rPr>
                <w:bCs/>
                <w:sz w:val="20"/>
                <w:szCs w:val="20"/>
              </w:rPr>
              <w:t xml:space="preserve">Salle </w:t>
            </w:r>
            <w:r>
              <w:rPr>
                <w:bCs/>
                <w:sz w:val="20"/>
                <w:szCs w:val="20"/>
              </w:rPr>
              <w:t>7</w:t>
            </w:r>
          </w:p>
          <w:p w:rsidR="003938E7" w:rsidRPr="00D9087E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Abdessamed    </w:t>
            </w:r>
          </w:p>
        </w:tc>
        <w:tc>
          <w:tcPr>
            <w:tcW w:w="2693" w:type="dxa"/>
            <w:vAlign w:val="center"/>
          </w:tcPr>
          <w:p w:rsidR="003938E7" w:rsidRDefault="003938E7" w:rsidP="00EB065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TP</w:t>
            </w:r>
            <w:r>
              <w:rPr>
                <w:bCs/>
                <w:sz w:val="20"/>
                <w:szCs w:val="20"/>
              </w:rPr>
              <w:t xml:space="preserve">  </w:t>
            </w:r>
          </w:p>
          <w:p w:rsidR="003938E7" w:rsidRDefault="003938E7" w:rsidP="00EB065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HYDRO-INFORMATIQUE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Default="003938E7" w:rsidP="00EB06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inf. Hyd.</w:t>
            </w:r>
          </w:p>
          <w:p w:rsidR="003938E7" w:rsidRPr="00995D39" w:rsidRDefault="003938E7" w:rsidP="00EB065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995D39">
              <w:rPr>
                <w:bCs/>
                <w:i/>
                <w:iCs/>
                <w:sz w:val="20"/>
                <w:szCs w:val="20"/>
              </w:rPr>
              <w:t xml:space="preserve">Telli </w:t>
            </w:r>
          </w:p>
        </w:tc>
        <w:tc>
          <w:tcPr>
            <w:tcW w:w="1417" w:type="dxa"/>
            <w:vAlign w:val="center"/>
          </w:tcPr>
          <w:p w:rsidR="003938E7" w:rsidRPr="00D9087E" w:rsidRDefault="003938E7" w:rsidP="006955D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938E7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 </w:t>
            </w:r>
          </w:p>
          <w:p w:rsidR="003938E7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GESTION DES RESS</w:t>
            </w:r>
            <w:r>
              <w:rPr>
                <w:bCs/>
                <w:sz w:val="20"/>
                <w:szCs w:val="20"/>
              </w:rPr>
              <w:t>.</w:t>
            </w:r>
            <w:r w:rsidRPr="00D9087E">
              <w:rPr>
                <w:bCs/>
                <w:sz w:val="20"/>
                <w:szCs w:val="20"/>
              </w:rPr>
              <w:t xml:space="preserve"> HYDRIQUES </w:t>
            </w:r>
          </w:p>
          <w:p w:rsidR="003938E7" w:rsidRPr="00D9087E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Salle </w:t>
            </w:r>
            <w:r>
              <w:rPr>
                <w:bCs/>
                <w:sz w:val="20"/>
                <w:szCs w:val="20"/>
              </w:rPr>
              <w:t>11</w:t>
            </w:r>
          </w:p>
          <w:p w:rsidR="003938E7" w:rsidRPr="00D9087E" w:rsidRDefault="003938E7" w:rsidP="006E7FC6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Abdessamed    </w:t>
            </w:r>
          </w:p>
        </w:tc>
        <w:tc>
          <w:tcPr>
            <w:tcW w:w="1906" w:type="dxa"/>
            <w:vAlign w:val="center"/>
          </w:tcPr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7C56B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417"/>
        </w:trPr>
        <w:tc>
          <w:tcPr>
            <w:tcW w:w="1360" w:type="dxa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LUNDI</w:t>
            </w:r>
          </w:p>
        </w:tc>
        <w:tc>
          <w:tcPr>
            <w:tcW w:w="2524" w:type="dxa"/>
          </w:tcPr>
          <w:p w:rsidR="003938E7" w:rsidRPr="00D9087E" w:rsidRDefault="003938E7" w:rsidP="009944E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938E7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BETON ARME</w:t>
            </w:r>
          </w:p>
          <w:p w:rsidR="003938E7" w:rsidRPr="00D9087E" w:rsidRDefault="003938E7" w:rsidP="00AE7C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7</w:t>
            </w:r>
          </w:p>
          <w:p w:rsidR="003938E7" w:rsidRPr="00D9087E" w:rsidRDefault="003938E7" w:rsidP="00995D39">
            <w:pPr>
              <w:jc w:val="center"/>
              <w:rPr>
                <w:sz w:val="20"/>
                <w:szCs w:val="20"/>
              </w:rPr>
            </w:pPr>
            <w:r w:rsidRPr="00995D39">
              <w:rPr>
                <w:bCs/>
                <w:i/>
                <w:iCs/>
                <w:sz w:val="20"/>
                <w:szCs w:val="20"/>
              </w:rPr>
              <w:t>Mokhtari</w:t>
            </w:r>
          </w:p>
        </w:tc>
        <w:tc>
          <w:tcPr>
            <w:tcW w:w="2426" w:type="dxa"/>
          </w:tcPr>
          <w:p w:rsidR="003938E7" w:rsidRPr="00D9087E" w:rsidRDefault="003938E7" w:rsidP="006377DE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TD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9087E">
              <w:rPr>
                <w:bCs/>
                <w:sz w:val="20"/>
                <w:szCs w:val="20"/>
              </w:rPr>
              <w:t xml:space="preserve"> BETON ARME</w:t>
            </w:r>
          </w:p>
          <w:p w:rsidR="003938E7" w:rsidRDefault="003938E7" w:rsidP="00AE7CD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Salle 7</w:t>
            </w:r>
          </w:p>
          <w:p w:rsidR="003938E7" w:rsidRPr="00D9087E" w:rsidRDefault="003938E7" w:rsidP="006377DE">
            <w:pPr>
              <w:jc w:val="center"/>
              <w:rPr>
                <w:bCs/>
                <w:sz w:val="20"/>
                <w:szCs w:val="20"/>
              </w:rPr>
            </w:pPr>
            <w:r w:rsidRPr="00995D39">
              <w:rPr>
                <w:bCs/>
                <w:i/>
                <w:iCs/>
                <w:sz w:val="20"/>
                <w:szCs w:val="20"/>
              </w:rPr>
              <w:t>Mokhtari</w:t>
            </w:r>
          </w:p>
        </w:tc>
        <w:tc>
          <w:tcPr>
            <w:tcW w:w="2693" w:type="dxa"/>
          </w:tcPr>
          <w:p w:rsidR="003938E7" w:rsidRDefault="003938E7" w:rsidP="00995D3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938E7" w:rsidRPr="00D9087E" w:rsidRDefault="003938E7" w:rsidP="00995D3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color w:val="000000"/>
                <w:sz w:val="20"/>
                <w:szCs w:val="20"/>
              </w:rPr>
              <w:t>T</w:t>
            </w:r>
            <w:r>
              <w:rPr>
                <w:bCs/>
                <w:color w:val="000000"/>
                <w:sz w:val="20"/>
                <w:szCs w:val="20"/>
              </w:rPr>
              <w:t>P</w:t>
            </w:r>
          </w:p>
          <w:p w:rsidR="003938E7" w:rsidRDefault="003938E7" w:rsidP="00995D39">
            <w:pPr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HYDRO</w:t>
            </w:r>
            <w:r>
              <w:rPr>
                <w:bCs/>
                <w:sz w:val="20"/>
                <w:szCs w:val="20"/>
              </w:rPr>
              <w:t xml:space="preserve">- </w:t>
            </w:r>
            <w:r w:rsidRPr="00D9087E">
              <w:rPr>
                <w:bCs/>
                <w:sz w:val="20"/>
                <w:szCs w:val="20"/>
              </w:rPr>
              <w:t>INFORMATIQUE</w:t>
            </w:r>
          </w:p>
          <w:p w:rsidR="003938E7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inf. Hyd.</w:t>
            </w:r>
          </w:p>
          <w:p w:rsidR="003938E7" w:rsidRPr="00D9087E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995D39">
              <w:rPr>
                <w:bCs/>
                <w:i/>
                <w:iCs/>
                <w:sz w:val="20"/>
                <w:szCs w:val="20"/>
              </w:rPr>
              <w:t>Telli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Pr="00D9087E" w:rsidRDefault="003938E7" w:rsidP="003E00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938E7" w:rsidRPr="00D9087E" w:rsidRDefault="003938E7" w:rsidP="00BF2F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938E7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 </w:t>
            </w:r>
          </w:p>
          <w:p w:rsidR="003938E7" w:rsidRPr="00D9087E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POMPES ET</w:t>
            </w:r>
          </w:p>
          <w:p w:rsidR="003938E7" w:rsidRPr="00D9087E" w:rsidRDefault="003938E7" w:rsidP="00B65F6B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STATIONS DE POMPAGE </w:t>
            </w:r>
          </w:p>
          <w:p w:rsidR="003938E7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(+ F</w:t>
            </w:r>
            <w:r>
              <w:rPr>
                <w:bCs/>
                <w:sz w:val="20"/>
                <w:szCs w:val="20"/>
              </w:rPr>
              <w:t>N</w:t>
            </w:r>
            <w:r w:rsidRPr="00D9087E">
              <w:rPr>
                <w:bCs/>
                <w:sz w:val="20"/>
                <w:szCs w:val="20"/>
              </w:rPr>
              <w:t xml:space="preserve">) </w:t>
            </w:r>
          </w:p>
          <w:p w:rsidR="003938E7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Salle 11 </w:t>
            </w:r>
          </w:p>
          <w:p w:rsidR="003938E7" w:rsidRPr="00AE7CDD" w:rsidRDefault="003938E7" w:rsidP="00AE7CD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995D39">
              <w:rPr>
                <w:bCs/>
                <w:i/>
                <w:iCs/>
                <w:sz w:val="20"/>
                <w:szCs w:val="20"/>
              </w:rPr>
              <w:t>Bouziane</w:t>
            </w:r>
          </w:p>
        </w:tc>
        <w:tc>
          <w:tcPr>
            <w:tcW w:w="1906" w:type="dxa"/>
            <w:vAlign w:val="center"/>
          </w:tcPr>
          <w:p w:rsidR="003938E7" w:rsidRPr="00D9087E" w:rsidRDefault="003938E7" w:rsidP="003E00B2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</w:t>
            </w:r>
          </w:p>
          <w:p w:rsidR="003938E7" w:rsidRPr="00D9087E" w:rsidRDefault="003938E7" w:rsidP="00995D39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 xml:space="preserve"> P</w:t>
            </w:r>
            <w:r>
              <w:rPr>
                <w:bCs/>
                <w:sz w:val="20"/>
                <w:szCs w:val="20"/>
              </w:rPr>
              <w:t xml:space="preserve">SP </w:t>
            </w:r>
          </w:p>
          <w:p w:rsidR="003938E7" w:rsidRDefault="003938E7" w:rsidP="00AE7CDD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 Salle </w:t>
            </w:r>
            <w:r>
              <w:rPr>
                <w:bCs/>
                <w:sz w:val="20"/>
                <w:szCs w:val="20"/>
              </w:rPr>
              <w:t>7</w:t>
            </w:r>
            <w:r w:rsidRPr="00D9087E">
              <w:rPr>
                <w:bCs/>
                <w:sz w:val="20"/>
                <w:szCs w:val="20"/>
              </w:rPr>
              <w:t xml:space="preserve"> </w:t>
            </w:r>
          </w:p>
          <w:p w:rsidR="003938E7" w:rsidRPr="00D9087E" w:rsidRDefault="003938E7" w:rsidP="00E95254">
            <w:pPr>
              <w:jc w:val="center"/>
              <w:rPr>
                <w:bCs/>
                <w:sz w:val="20"/>
                <w:szCs w:val="20"/>
              </w:rPr>
            </w:pPr>
            <w:r w:rsidRPr="00995D39">
              <w:rPr>
                <w:bCs/>
                <w:i/>
                <w:iCs/>
                <w:sz w:val="20"/>
                <w:szCs w:val="20"/>
              </w:rPr>
              <w:t>Bouziane</w:t>
            </w:r>
          </w:p>
          <w:p w:rsidR="003938E7" w:rsidRPr="00D9087E" w:rsidRDefault="003938E7" w:rsidP="009975CF">
            <w:pPr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690"/>
        </w:trPr>
        <w:tc>
          <w:tcPr>
            <w:tcW w:w="1360" w:type="dxa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MARDI</w:t>
            </w:r>
          </w:p>
        </w:tc>
        <w:tc>
          <w:tcPr>
            <w:tcW w:w="2524" w:type="dxa"/>
            <w:vAlign w:val="center"/>
          </w:tcPr>
          <w:p w:rsidR="003938E7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TECHNOLOGIE DES CONDUITES ET EQUIPEMENTS DES RESEAUX</w:t>
            </w:r>
          </w:p>
          <w:p w:rsidR="003938E7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7</w:t>
            </w:r>
          </w:p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(Seghairi)</w:t>
            </w:r>
          </w:p>
        </w:tc>
        <w:tc>
          <w:tcPr>
            <w:tcW w:w="2426" w:type="dxa"/>
            <w:vAlign w:val="center"/>
          </w:tcPr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</w:t>
            </w:r>
          </w:p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OUVRAGES HYDRAULIQUE</w:t>
            </w:r>
            <w:r>
              <w:rPr>
                <w:bCs/>
                <w:sz w:val="20"/>
                <w:szCs w:val="20"/>
              </w:rPr>
              <w:t>S</w:t>
            </w:r>
          </w:p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  <w:rtl/>
                <w:lang w:val="en-GB"/>
              </w:rPr>
            </w:pPr>
            <w:r w:rsidRPr="00D9087E">
              <w:rPr>
                <w:bCs/>
                <w:sz w:val="20"/>
                <w:szCs w:val="20"/>
              </w:rPr>
              <w:t>Salle</w:t>
            </w:r>
            <w:r>
              <w:rPr>
                <w:bCs/>
                <w:sz w:val="20"/>
                <w:szCs w:val="20"/>
              </w:rPr>
              <w:t xml:space="preserve"> 7</w:t>
            </w:r>
          </w:p>
          <w:p w:rsidR="003938E7" w:rsidRPr="00D9087E" w:rsidRDefault="003938E7" w:rsidP="000605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5D39">
              <w:rPr>
                <w:bCs/>
                <w:i/>
                <w:iCs/>
                <w:sz w:val="20"/>
                <w:szCs w:val="20"/>
              </w:rPr>
              <w:t>Ouamane</w:t>
            </w:r>
          </w:p>
        </w:tc>
        <w:tc>
          <w:tcPr>
            <w:tcW w:w="2693" w:type="dxa"/>
            <w:vAlign w:val="center"/>
          </w:tcPr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color w:val="000000"/>
                <w:sz w:val="20"/>
                <w:szCs w:val="20"/>
              </w:rPr>
              <w:t xml:space="preserve">TD </w:t>
            </w:r>
          </w:p>
          <w:p w:rsidR="003938E7" w:rsidRPr="00D9087E" w:rsidRDefault="003938E7" w:rsidP="009E670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OUVRAGES HYDRAULIQUE</w:t>
            </w:r>
            <w:r>
              <w:rPr>
                <w:bCs/>
                <w:sz w:val="20"/>
                <w:szCs w:val="20"/>
              </w:rPr>
              <w:t>S</w:t>
            </w:r>
          </w:p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  <w:rtl/>
                <w:lang w:val="en-GB"/>
              </w:rPr>
            </w:pPr>
            <w:r w:rsidRPr="00D9087E">
              <w:rPr>
                <w:bCs/>
                <w:sz w:val="20"/>
                <w:szCs w:val="20"/>
              </w:rPr>
              <w:t>Salle</w:t>
            </w:r>
            <w:r>
              <w:rPr>
                <w:bCs/>
                <w:sz w:val="20"/>
                <w:szCs w:val="20"/>
              </w:rPr>
              <w:t xml:space="preserve"> 7</w:t>
            </w:r>
          </w:p>
          <w:p w:rsidR="003938E7" w:rsidRPr="00D9087E" w:rsidRDefault="003938E7" w:rsidP="003E00B2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995D39">
              <w:rPr>
                <w:bCs/>
                <w:i/>
                <w:iCs/>
                <w:sz w:val="20"/>
                <w:szCs w:val="20"/>
              </w:rPr>
              <w:t>Ouamane</w:t>
            </w:r>
          </w:p>
        </w:tc>
        <w:tc>
          <w:tcPr>
            <w:tcW w:w="1417" w:type="dxa"/>
            <w:vAlign w:val="center"/>
          </w:tcPr>
          <w:p w:rsidR="003938E7" w:rsidRPr="00D9087E" w:rsidRDefault="003938E7" w:rsidP="000605C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3938E7" w:rsidRPr="00D9087E" w:rsidRDefault="003938E7" w:rsidP="007C56BA">
            <w:pPr>
              <w:jc w:val="center"/>
              <w:rPr>
                <w:bCs/>
                <w:sz w:val="20"/>
                <w:szCs w:val="20"/>
                <w:rtl/>
              </w:rPr>
            </w:pPr>
          </w:p>
          <w:p w:rsidR="003938E7" w:rsidRDefault="003938E7" w:rsidP="007C56BA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COURS </w:t>
            </w:r>
          </w:p>
          <w:p w:rsidR="003938E7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 PROJET PROFESSIONNEL ET GESTION D’ENTREPRISE</w:t>
            </w:r>
          </w:p>
          <w:p w:rsidR="003938E7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Amphi 1</w:t>
            </w:r>
          </w:p>
          <w:p w:rsidR="003938E7" w:rsidRPr="00D9087E" w:rsidRDefault="003938E7" w:rsidP="007C56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Righi</w:t>
            </w:r>
          </w:p>
        </w:tc>
        <w:tc>
          <w:tcPr>
            <w:tcW w:w="1906" w:type="dxa"/>
          </w:tcPr>
          <w:p w:rsidR="003938E7" w:rsidRPr="00D9087E" w:rsidRDefault="003938E7" w:rsidP="00F01953">
            <w:pPr>
              <w:jc w:val="center"/>
              <w:rPr>
                <w:sz w:val="20"/>
                <w:szCs w:val="20"/>
              </w:rPr>
            </w:pPr>
          </w:p>
        </w:tc>
      </w:tr>
      <w:tr w:rsidR="003938E7" w:rsidRPr="00D9087E">
        <w:trPr>
          <w:trHeight w:val="1397"/>
        </w:trPr>
        <w:tc>
          <w:tcPr>
            <w:tcW w:w="1360" w:type="dxa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MERCREDI</w:t>
            </w:r>
          </w:p>
        </w:tc>
        <w:tc>
          <w:tcPr>
            <w:tcW w:w="2524" w:type="dxa"/>
            <w:vAlign w:val="center"/>
          </w:tcPr>
          <w:p w:rsidR="003938E7" w:rsidRPr="00D9087E" w:rsidRDefault="003938E7" w:rsidP="00C04B45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COURS ASSAINISSEMENT</w:t>
            </w:r>
          </w:p>
          <w:p w:rsidR="003938E7" w:rsidRPr="00D9087E" w:rsidRDefault="003938E7" w:rsidP="00C04B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Salle </w:t>
            </w:r>
            <w:r>
              <w:rPr>
                <w:bCs/>
                <w:sz w:val="20"/>
                <w:szCs w:val="20"/>
              </w:rPr>
              <w:t>7</w:t>
            </w:r>
          </w:p>
          <w:p w:rsidR="003938E7" w:rsidRPr="00D9087E" w:rsidRDefault="003938E7" w:rsidP="00C04B45">
            <w:pPr>
              <w:jc w:val="center"/>
              <w:rPr>
                <w:bCs/>
                <w:i/>
                <w:iCs/>
                <w:sz w:val="20"/>
                <w:szCs w:val="20"/>
                <w:lang w:val="de-DE"/>
              </w:rPr>
            </w:pPr>
            <w:r w:rsidRPr="00995D39">
              <w:rPr>
                <w:bCs/>
                <w:i/>
                <w:iCs/>
                <w:sz w:val="20"/>
                <w:szCs w:val="20"/>
              </w:rPr>
              <w:t>Seghairi</w:t>
            </w:r>
          </w:p>
        </w:tc>
        <w:tc>
          <w:tcPr>
            <w:tcW w:w="2426" w:type="dxa"/>
            <w:vAlign w:val="center"/>
          </w:tcPr>
          <w:p w:rsidR="003938E7" w:rsidRPr="00D9087E" w:rsidRDefault="003938E7" w:rsidP="00C04B45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TD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9087E">
              <w:rPr>
                <w:bCs/>
                <w:sz w:val="20"/>
                <w:szCs w:val="20"/>
              </w:rPr>
              <w:t>ASSAINISSEMENT</w:t>
            </w:r>
          </w:p>
          <w:p w:rsidR="003938E7" w:rsidRPr="00D9087E" w:rsidRDefault="003938E7" w:rsidP="00C04B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 xml:space="preserve">Salle </w:t>
            </w:r>
            <w:r>
              <w:rPr>
                <w:bCs/>
                <w:sz w:val="20"/>
                <w:szCs w:val="20"/>
              </w:rPr>
              <w:t>7</w:t>
            </w:r>
          </w:p>
          <w:p w:rsidR="003938E7" w:rsidRPr="00D9087E" w:rsidRDefault="003938E7" w:rsidP="00C04B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5D39">
              <w:rPr>
                <w:bCs/>
                <w:i/>
                <w:iCs/>
                <w:sz w:val="20"/>
                <w:szCs w:val="20"/>
              </w:rPr>
              <w:t>Seghairi</w:t>
            </w:r>
          </w:p>
        </w:tc>
        <w:tc>
          <w:tcPr>
            <w:tcW w:w="2693" w:type="dxa"/>
            <w:vAlign w:val="center"/>
          </w:tcPr>
          <w:p w:rsidR="003938E7" w:rsidRDefault="003938E7" w:rsidP="00EC642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color w:val="000000"/>
                <w:sz w:val="20"/>
                <w:szCs w:val="20"/>
              </w:rPr>
              <w:t>COURS</w:t>
            </w:r>
          </w:p>
          <w:p w:rsidR="003938E7" w:rsidRDefault="003938E7" w:rsidP="00EC642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color w:val="000000"/>
                <w:sz w:val="20"/>
                <w:szCs w:val="20"/>
              </w:rPr>
              <w:t xml:space="preserve"> MATERIAUX DE CONSTRUCTION</w:t>
            </w:r>
          </w:p>
          <w:p w:rsidR="003938E7" w:rsidRDefault="003938E7" w:rsidP="00EC642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Salle 7</w:t>
            </w:r>
          </w:p>
          <w:p w:rsidR="003938E7" w:rsidRPr="00D9087E" w:rsidRDefault="003938E7" w:rsidP="00EC642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Benkhada</w:t>
            </w:r>
          </w:p>
        </w:tc>
        <w:tc>
          <w:tcPr>
            <w:tcW w:w="1417" w:type="dxa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308" w:type="dxa"/>
            <w:gridSpan w:val="3"/>
            <w:vAlign w:val="center"/>
          </w:tcPr>
          <w:p w:rsidR="003938E7" w:rsidRDefault="003938E7" w:rsidP="00E952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87E">
              <w:rPr>
                <w:bCs/>
                <w:color w:val="000000"/>
                <w:sz w:val="20"/>
                <w:szCs w:val="20"/>
              </w:rPr>
              <w:t>COURS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3938E7" w:rsidRPr="009E6704" w:rsidRDefault="003938E7" w:rsidP="00E95254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E6704">
              <w:rPr>
                <w:bCs/>
                <w:sz w:val="20"/>
                <w:szCs w:val="20"/>
              </w:rPr>
              <w:t xml:space="preserve">SIG </w:t>
            </w:r>
          </w:p>
          <w:p w:rsidR="003938E7" w:rsidRPr="00C04B45" w:rsidRDefault="003938E7" w:rsidP="00AE7CDD">
            <w:pPr>
              <w:jc w:val="center"/>
              <w:rPr>
                <w:bCs/>
                <w:sz w:val="20"/>
                <w:szCs w:val="20"/>
              </w:rPr>
            </w:pPr>
            <w:r w:rsidRPr="00C04B45">
              <w:rPr>
                <w:bCs/>
                <w:sz w:val="20"/>
                <w:szCs w:val="20"/>
              </w:rPr>
              <w:t>salle 7 / salle inf. Hyd.</w:t>
            </w:r>
          </w:p>
          <w:p w:rsidR="003938E7" w:rsidRPr="00D9087E" w:rsidRDefault="003938E7" w:rsidP="00C04B4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D9087E">
              <w:rPr>
                <w:bCs/>
                <w:i/>
                <w:iCs/>
                <w:sz w:val="20"/>
                <w:szCs w:val="20"/>
              </w:rPr>
              <w:t xml:space="preserve">Telli </w:t>
            </w:r>
          </w:p>
          <w:p w:rsidR="003938E7" w:rsidRPr="00D9087E" w:rsidRDefault="003938E7" w:rsidP="00AE7CDD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827"/>
        </w:trPr>
        <w:tc>
          <w:tcPr>
            <w:tcW w:w="1360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JEUDI</w:t>
            </w:r>
          </w:p>
        </w:tc>
        <w:tc>
          <w:tcPr>
            <w:tcW w:w="4950" w:type="dxa"/>
            <w:gridSpan w:val="2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F01953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Projet de fin Cycle</w:t>
            </w:r>
          </w:p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775D5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doub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938E7" w:rsidRPr="00D9087E" w:rsidRDefault="003938E7" w:rsidP="00121471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de 1 à 8  et  Amphis C et D      :       ( bloc  Megherbi )</w:t>
      </w:r>
    </w:p>
    <w:p w:rsidR="003938E7" w:rsidRPr="00D9087E" w:rsidRDefault="003938E7" w:rsidP="00121471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11,12, 21, 22, 23, 24, 25 et 26   :    ( bloc  Hydraulique)</w:t>
      </w:r>
    </w:p>
    <w:p w:rsidR="003938E7" w:rsidRPr="00D9087E" w:rsidRDefault="003938E7" w:rsidP="0023719A">
      <w:pPr>
        <w:rPr>
          <w:bCs/>
          <w:sz w:val="20"/>
          <w:szCs w:val="20"/>
          <w:rtl/>
        </w:rPr>
      </w:pPr>
      <w:r w:rsidRPr="00D9087E">
        <w:rPr>
          <w:bCs/>
          <w:sz w:val="20"/>
          <w:szCs w:val="20"/>
        </w:rPr>
        <w:t>Grande salle  et  Amphis  1 et 2     :          (bloc  Architecture)</w:t>
      </w:r>
    </w:p>
    <w:p w:rsidR="003938E7" w:rsidRPr="00D9087E" w:rsidRDefault="003938E7" w:rsidP="0023719A">
      <w:pPr>
        <w:rPr>
          <w:bCs/>
          <w:sz w:val="20"/>
          <w:szCs w:val="20"/>
        </w:rPr>
      </w:pPr>
    </w:p>
    <w:p w:rsidR="003938E7" w:rsidRPr="00D9087E" w:rsidRDefault="003938E7" w:rsidP="0023719A">
      <w:pPr>
        <w:rPr>
          <w:bCs/>
          <w:sz w:val="20"/>
          <w:szCs w:val="20"/>
        </w:rPr>
      </w:pPr>
    </w:p>
    <w:p w:rsidR="003938E7" w:rsidRDefault="003938E7" w:rsidP="0023719A">
      <w:pPr>
        <w:rPr>
          <w:bCs/>
          <w:sz w:val="20"/>
          <w:szCs w:val="20"/>
        </w:rPr>
      </w:pPr>
    </w:p>
    <w:p w:rsidR="003938E7" w:rsidRDefault="003938E7" w:rsidP="0023719A">
      <w:pPr>
        <w:rPr>
          <w:bCs/>
          <w:sz w:val="20"/>
          <w:szCs w:val="20"/>
        </w:rPr>
      </w:pPr>
    </w:p>
    <w:p w:rsidR="003938E7" w:rsidRDefault="003938E7" w:rsidP="0023719A">
      <w:pPr>
        <w:rPr>
          <w:bCs/>
          <w:sz w:val="20"/>
          <w:szCs w:val="20"/>
        </w:rPr>
      </w:pPr>
    </w:p>
    <w:p w:rsidR="003938E7" w:rsidRPr="00D9087E" w:rsidRDefault="003938E7" w:rsidP="0023719A">
      <w:pPr>
        <w:rPr>
          <w:bCs/>
          <w:sz w:val="20"/>
          <w:szCs w:val="20"/>
        </w:rPr>
      </w:pPr>
    </w:p>
    <w:p w:rsidR="003938E7" w:rsidRPr="00D9087E" w:rsidRDefault="003938E7" w:rsidP="0023719A">
      <w:pPr>
        <w:rPr>
          <w:bCs/>
          <w:sz w:val="20"/>
          <w:szCs w:val="20"/>
        </w:rPr>
      </w:pPr>
    </w:p>
    <w:p w:rsidR="003938E7" w:rsidRPr="00D9087E" w:rsidRDefault="003938E7" w:rsidP="0023719A">
      <w:pPr>
        <w:rPr>
          <w:bCs/>
          <w:sz w:val="20"/>
          <w:szCs w:val="20"/>
        </w:rPr>
      </w:pPr>
    </w:p>
    <w:p w:rsidR="003938E7" w:rsidRPr="00D9087E" w:rsidRDefault="003938E7" w:rsidP="0023719A">
      <w:pPr>
        <w:rPr>
          <w:bCs/>
          <w:sz w:val="20"/>
          <w:szCs w:val="20"/>
        </w:rPr>
      </w:pPr>
    </w:p>
    <w:p w:rsidR="003938E7" w:rsidRPr="00D9087E" w:rsidRDefault="003938E7" w:rsidP="00AB2903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DEPARTEMENT DE GENIE CIVIL ET D’HYDRAULIQUE – ANNEE UNIVERSITAIRE 2016/2017</w:t>
      </w:r>
    </w:p>
    <w:p w:rsidR="003938E7" w:rsidRPr="00D9087E" w:rsidRDefault="003938E7" w:rsidP="001015B9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 xml:space="preserve">EMPLOI DU TEMPS    </w:t>
      </w:r>
      <w:r w:rsidRPr="00D9087E">
        <w:rPr>
          <w:b/>
          <w:sz w:val="20"/>
          <w:szCs w:val="20"/>
        </w:rPr>
        <w:t>1</w:t>
      </w:r>
      <w:r w:rsidRPr="00D9087E">
        <w:rPr>
          <w:b/>
          <w:sz w:val="20"/>
          <w:szCs w:val="20"/>
          <w:vertAlign w:val="superscript"/>
        </w:rPr>
        <w:t>ère</w:t>
      </w:r>
      <w:r w:rsidRPr="00D9087E">
        <w:rPr>
          <w:b/>
          <w:sz w:val="20"/>
          <w:szCs w:val="20"/>
        </w:rPr>
        <w:t xml:space="preserve"> ANNEE MASTER HYDRAULIQUE URBAINE (HU) – </w:t>
      </w:r>
      <w:r w:rsidRPr="00D9087E">
        <w:rPr>
          <w:bCs/>
          <w:sz w:val="20"/>
          <w:szCs w:val="20"/>
          <w:rtl/>
        </w:rPr>
        <w:t>2</w:t>
      </w:r>
      <w:r w:rsidRPr="00D9087E">
        <w:rPr>
          <w:bCs/>
          <w:sz w:val="20"/>
          <w:szCs w:val="20"/>
          <w:vertAlign w:val="superscript"/>
        </w:rPr>
        <w:t>eme</w:t>
      </w:r>
      <w:r w:rsidRPr="00D9087E">
        <w:rPr>
          <w:b/>
          <w:sz w:val="20"/>
          <w:szCs w:val="20"/>
        </w:rPr>
        <w:t xml:space="preserve"> SEMESTRE</w:t>
      </w:r>
    </w:p>
    <w:p w:rsidR="003938E7" w:rsidRPr="00D9087E" w:rsidRDefault="003938E7" w:rsidP="004856BE">
      <w:pPr>
        <w:jc w:val="center"/>
        <w:rPr>
          <w:bCs/>
          <w:sz w:val="20"/>
          <w:szCs w:val="20"/>
        </w:rPr>
      </w:pPr>
    </w:p>
    <w:tbl>
      <w:tblPr>
        <w:tblW w:w="15641" w:type="dxa"/>
        <w:tblInd w:w="-106" w:type="dxa"/>
        <w:tblBorders>
          <w:top w:val="double" w:sz="6" w:space="0" w:color="000000"/>
          <w:left w:val="double" w:sz="6" w:space="0" w:color="000000"/>
          <w:bottom w:val="single" w:sz="6" w:space="0" w:color="000000"/>
          <w:right w:val="double" w:sz="6" w:space="0" w:color="000000"/>
          <w:insideH w:val="double" w:sz="6" w:space="0" w:color="000000"/>
          <w:insideV w:val="single" w:sz="6" w:space="0" w:color="000000"/>
        </w:tblBorders>
        <w:tblLook w:val="01E0"/>
      </w:tblPr>
      <w:tblGrid>
        <w:gridCol w:w="1294"/>
        <w:gridCol w:w="2437"/>
        <w:gridCol w:w="3477"/>
        <w:gridCol w:w="1663"/>
        <w:gridCol w:w="2692"/>
        <w:gridCol w:w="2406"/>
        <w:gridCol w:w="1672"/>
      </w:tblGrid>
      <w:tr w:rsidR="003938E7" w:rsidRPr="00D9087E">
        <w:tc>
          <w:tcPr>
            <w:tcW w:w="1294" w:type="dxa"/>
            <w:tcBorders>
              <w:top w:val="sing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8H00-9H30</w:t>
            </w:r>
          </w:p>
        </w:tc>
        <w:tc>
          <w:tcPr>
            <w:tcW w:w="3495" w:type="dxa"/>
            <w:tcBorders>
              <w:top w:val="sing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9H40-11H10</w:t>
            </w:r>
          </w:p>
        </w:tc>
        <w:tc>
          <w:tcPr>
            <w:tcW w:w="1672" w:type="dxa"/>
            <w:tcBorders>
              <w:top w:val="sing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11H20-12H50</w:t>
            </w:r>
          </w:p>
        </w:tc>
        <w:tc>
          <w:tcPr>
            <w:tcW w:w="2701" w:type="dxa"/>
            <w:tcBorders>
              <w:top w:val="sing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13H10-14H40</w:t>
            </w:r>
          </w:p>
        </w:tc>
        <w:tc>
          <w:tcPr>
            <w:tcW w:w="2413" w:type="dxa"/>
            <w:tcBorders>
              <w:top w:val="sing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14H50-16H20</w:t>
            </w:r>
          </w:p>
        </w:tc>
        <w:tc>
          <w:tcPr>
            <w:tcW w:w="1623" w:type="dxa"/>
            <w:tcBorders>
              <w:top w:val="single" w:sz="6" w:space="0" w:color="000000"/>
            </w:tcBorders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16H30-18H00</w:t>
            </w:r>
          </w:p>
        </w:tc>
      </w:tr>
      <w:tr w:rsidR="003938E7" w:rsidRPr="00D9087E">
        <w:trPr>
          <w:trHeight w:val="1009"/>
        </w:trPr>
        <w:tc>
          <w:tcPr>
            <w:tcW w:w="1294" w:type="dxa"/>
            <w:vMerge w:val="restart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DIMANCHE</w:t>
            </w:r>
          </w:p>
        </w:tc>
        <w:tc>
          <w:tcPr>
            <w:tcW w:w="2443" w:type="dxa"/>
            <w:vMerge w:val="restart"/>
            <w:vAlign w:val="center"/>
          </w:tcPr>
          <w:p w:rsidR="003938E7" w:rsidRPr="00471484" w:rsidRDefault="003938E7" w:rsidP="00D46255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D46255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 IRRIGATION ET DRAINAGE</w:t>
            </w:r>
          </w:p>
          <w:p w:rsidR="003938E7" w:rsidRPr="00471484" w:rsidRDefault="003938E7" w:rsidP="00D4625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Amphi 1</w:t>
            </w:r>
          </w:p>
          <w:p w:rsidR="003938E7" w:rsidRPr="002F426B" w:rsidRDefault="003938E7" w:rsidP="00D4625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Mimeche</w:t>
            </w:r>
          </w:p>
        </w:tc>
        <w:tc>
          <w:tcPr>
            <w:tcW w:w="3495" w:type="dxa"/>
            <w:tcBorders>
              <w:bottom w:val="single" w:sz="6" w:space="0" w:color="000000"/>
            </w:tcBorders>
            <w:vAlign w:val="center"/>
          </w:tcPr>
          <w:p w:rsidR="003938E7" w:rsidRDefault="003938E7" w:rsidP="002F426B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TD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71484">
              <w:rPr>
                <w:bCs/>
                <w:sz w:val="20"/>
                <w:szCs w:val="20"/>
              </w:rPr>
              <w:t xml:space="preserve"> IRRIGATION ET DRAINAGE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Default="003938E7" w:rsidP="00C04B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471484">
              <w:rPr>
                <w:bCs/>
                <w:sz w:val="20"/>
                <w:szCs w:val="20"/>
              </w:rPr>
              <w:t>G2</w:t>
            </w:r>
            <w:r>
              <w:rPr>
                <w:bCs/>
                <w:sz w:val="20"/>
                <w:szCs w:val="20"/>
              </w:rPr>
              <w:t xml:space="preserve"> / Salle 2</w:t>
            </w:r>
          </w:p>
          <w:p w:rsidR="003938E7" w:rsidRPr="00C04B45" w:rsidRDefault="003938E7" w:rsidP="00C04B4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Mimeche</w:t>
            </w:r>
          </w:p>
        </w:tc>
        <w:tc>
          <w:tcPr>
            <w:tcW w:w="1672" w:type="dxa"/>
            <w:vMerge w:val="restart"/>
            <w:vAlign w:val="center"/>
          </w:tcPr>
          <w:p w:rsidR="003938E7" w:rsidRPr="00471484" w:rsidRDefault="003938E7" w:rsidP="00AB290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 w:val="restart"/>
          </w:tcPr>
          <w:p w:rsidR="003938E7" w:rsidRPr="00471484" w:rsidRDefault="003938E7" w:rsidP="004100FA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COURS  </w:t>
            </w:r>
          </w:p>
          <w:p w:rsidR="003938E7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ETHIQUE, DEONTOLOGIE ET PROPRIETE INTELLECTUELLE</w:t>
            </w:r>
            <w:r>
              <w:rPr>
                <w:bCs/>
                <w:sz w:val="20"/>
                <w:szCs w:val="20"/>
              </w:rPr>
              <w:t xml:space="preserve">  (+ OH)</w:t>
            </w:r>
          </w:p>
          <w:p w:rsidR="003938E7" w:rsidRDefault="003938E7" w:rsidP="004F265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Amphi D</w:t>
            </w:r>
          </w:p>
          <w:p w:rsidR="003938E7" w:rsidRPr="00471484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Masmoudi</w:t>
            </w:r>
          </w:p>
        </w:tc>
        <w:tc>
          <w:tcPr>
            <w:tcW w:w="2413" w:type="dxa"/>
            <w:vMerge w:val="restart"/>
          </w:tcPr>
          <w:p w:rsidR="003938E7" w:rsidRDefault="003938E7" w:rsidP="000605C0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TP</w:t>
            </w:r>
          </w:p>
          <w:p w:rsidR="003938E7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HYDRAULIQUE SOUTERRAINE</w:t>
            </w:r>
            <w:r>
              <w:rPr>
                <w:bCs/>
                <w:sz w:val="20"/>
                <w:szCs w:val="20"/>
              </w:rPr>
              <w:t xml:space="preserve"> G1</w:t>
            </w:r>
          </w:p>
          <w:p w:rsidR="003938E7" w:rsidRDefault="003938E7" w:rsidP="0068362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Labo bloc C </w:t>
            </w:r>
          </w:p>
          <w:p w:rsidR="003938E7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Djedri</w:t>
            </w:r>
          </w:p>
        </w:tc>
        <w:tc>
          <w:tcPr>
            <w:tcW w:w="1623" w:type="dxa"/>
            <w:vMerge w:val="restart"/>
          </w:tcPr>
          <w:p w:rsidR="003938E7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TP</w:t>
            </w:r>
          </w:p>
          <w:p w:rsidR="003938E7" w:rsidRPr="0068362A" w:rsidRDefault="003938E7" w:rsidP="0068362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HYDRAULIQUE SOUTERRAINE</w:t>
            </w:r>
            <w:r>
              <w:rPr>
                <w:bCs/>
                <w:sz w:val="20"/>
                <w:szCs w:val="20"/>
              </w:rPr>
              <w:t xml:space="preserve"> G2</w:t>
            </w:r>
            <w:r>
              <w:rPr>
                <w:bCs/>
                <w:i/>
                <w:iCs/>
                <w:sz w:val="20"/>
                <w:szCs w:val="20"/>
              </w:rPr>
              <w:t xml:space="preserve"> Labo bloc C </w:t>
            </w:r>
          </w:p>
          <w:p w:rsidR="003938E7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Djedri</w:t>
            </w:r>
          </w:p>
          <w:p w:rsidR="003938E7" w:rsidRPr="00471484" w:rsidRDefault="003938E7" w:rsidP="004100FA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3938E7" w:rsidRPr="00D9087E">
        <w:trPr>
          <w:trHeight w:val="510"/>
        </w:trPr>
        <w:tc>
          <w:tcPr>
            <w:tcW w:w="1294" w:type="dxa"/>
            <w:vMerge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vAlign w:val="center"/>
          </w:tcPr>
          <w:p w:rsidR="003938E7" w:rsidRPr="00471484" w:rsidRDefault="003938E7" w:rsidP="005737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95" w:type="dxa"/>
            <w:tcBorders>
              <w:top w:val="single" w:sz="6" w:space="0" w:color="000000"/>
            </w:tcBorders>
            <w:vAlign w:val="center"/>
          </w:tcPr>
          <w:p w:rsidR="003938E7" w:rsidRDefault="003938E7" w:rsidP="00C04B45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TD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471484">
              <w:rPr>
                <w:bCs/>
                <w:sz w:val="20"/>
                <w:szCs w:val="20"/>
              </w:rPr>
              <w:t>HYDRAULIQUE SOUTERRAINE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71484">
              <w:rPr>
                <w:bCs/>
                <w:sz w:val="20"/>
                <w:szCs w:val="20"/>
              </w:rPr>
              <w:t>G1</w:t>
            </w:r>
            <w:r>
              <w:rPr>
                <w:bCs/>
                <w:sz w:val="20"/>
                <w:szCs w:val="20"/>
              </w:rPr>
              <w:t xml:space="preserve"> /  Salle 3</w:t>
            </w:r>
          </w:p>
          <w:p w:rsidR="003938E7" w:rsidRPr="00471484" w:rsidRDefault="003938E7" w:rsidP="005737D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2F426B">
              <w:rPr>
                <w:bCs/>
                <w:i/>
                <w:iCs/>
                <w:sz w:val="20"/>
                <w:szCs w:val="20"/>
              </w:rPr>
              <w:t>Djedri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72" w:type="dxa"/>
            <w:vMerge/>
            <w:vAlign w:val="center"/>
          </w:tcPr>
          <w:p w:rsidR="003938E7" w:rsidRPr="00471484" w:rsidRDefault="003938E7" w:rsidP="00AB290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/>
          </w:tcPr>
          <w:p w:rsidR="003938E7" w:rsidRPr="00471484" w:rsidRDefault="003938E7" w:rsidP="004100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3" w:type="dxa"/>
            <w:vMerge/>
          </w:tcPr>
          <w:p w:rsidR="003938E7" w:rsidRPr="00471484" w:rsidRDefault="003938E7" w:rsidP="004100FA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vMerge/>
          </w:tcPr>
          <w:p w:rsidR="003938E7" w:rsidRPr="00471484" w:rsidRDefault="003938E7" w:rsidP="004100FA">
            <w:pPr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3938E7" w:rsidRPr="00D9087E">
        <w:trPr>
          <w:trHeight w:val="911"/>
        </w:trPr>
        <w:tc>
          <w:tcPr>
            <w:tcW w:w="1294" w:type="dxa"/>
            <w:vMerge w:val="restart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LUNDI</w:t>
            </w:r>
          </w:p>
        </w:tc>
        <w:tc>
          <w:tcPr>
            <w:tcW w:w="2443" w:type="dxa"/>
            <w:vMerge w:val="restart"/>
            <w:tcBorders>
              <w:right w:val="single" w:sz="2" w:space="0" w:color="000000"/>
            </w:tcBorders>
            <w:vAlign w:val="center"/>
          </w:tcPr>
          <w:p w:rsidR="003938E7" w:rsidRPr="002F426B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sz w:val="20"/>
                <w:szCs w:val="20"/>
              </w:rPr>
              <w:t xml:space="preserve"> COURS</w:t>
            </w:r>
          </w:p>
          <w:p w:rsidR="003938E7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sz w:val="20"/>
                <w:szCs w:val="20"/>
              </w:rPr>
              <w:t xml:space="preserve"> IRRIGATION ET DRAINAGE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Pr="002F426B" w:rsidRDefault="003938E7" w:rsidP="0084025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22</w:t>
            </w:r>
          </w:p>
          <w:p w:rsidR="003938E7" w:rsidRPr="00471484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Mimeche</w:t>
            </w:r>
          </w:p>
        </w:tc>
        <w:tc>
          <w:tcPr>
            <w:tcW w:w="3495" w:type="dxa"/>
            <w:tcBorders>
              <w:left w:val="single" w:sz="2" w:space="0" w:color="000000"/>
              <w:bottom w:val="single" w:sz="6" w:space="0" w:color="000000"/>
            </w:tcBorders>
            <w:vAlign w:val="center"/>
          </w:tcPr>
          <w:p w:rsidR="003938E7" w:rsidRPr="00471484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TD</w:t>
            </w:r>
          </w:p>
          <w:p w:rsidR="003938E7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 IRRIGATION ET DRAINAGE </w:t>
            </w:r>
          </w:p>
          <w:p w:rsidR="003938E7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G1</w:t>
            </w:r>
            <w:r>
              <w:rPr>
                <w:bCs/>
                <w:sz w:val="20"/>
                <w:szCs w:val="20"/>
              </w:rPr>
              <w:t xml:space="preserve"> Salle 2</w:t>
            </w:r>
          </w:p>
          <w:p w:rsidR="003938E7" w:rsidRPr="00471484" w:rsidRDefault="003938E7" w:rsidP="00840258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Mimeche</w:t>
            </w:r>
          </w:p>
        </w:tc>
        <w:tc>
          <w:tcPr>
            <w:tcW w:w="1672" w:type="dxa"/>
            <w:vMerge w:val="restart"/>
            <w:vAlign w:val="center"/>
          </w:tcPr>
          <w:p w:rsidR="003938E7" w:rsidRPr="00471484" w:rsidRDefault="003938E7" w:rsidP="00840258">
            <w:pPr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3938E7" w:rsidRDefault="003938E7" w:rsidP="00E561C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COURS </w:t>
            </w:r>
          </w:p>
          <w:p w:rsidR="003938E7" w:rsidRDefault="003938E7" w:rsidP="00E561CA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S</w:t>
            </w:r>
            <w:r w:rsidRPr="00471484">
              <w:rPr>
                <w:bCs/>
                <w:sz w:val="20"/>
                <w:szCs w:val="20"/>
              </w:rPr>
              <w:t>TATISTIQUES APPLIQUEES</w:t>
            </w:r>
          </w:p>
          <w:p w:rsidR="003938E7" w:rsidRDefault="003938E7" w:rsidP="00E561C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Salle 11</w:t>
            </w:r>
          </w:p>
          <w:p w:rsidR="003938E7" w:rsidRPr="00471484" w:rsidRDefault="003938E7" w:rsidP="00E561CA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Benkhaled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13" w:type="dxa"/>
            <w:vMerge w:val="restart"/>
            <w:vAlign w:val="center"/>
          </w:tcPr>
          <w:p w:rsidR="003938E7" w:rsidRPr="00471484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TP</w:t>
            </w:r>
          </w:p>
          <w:p w:rsidR="003938E7" w:rsidRDefault="003938E7" w:rsidP="00C04B45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 STAT</w:t>
            </w:r>
            <w:r>
              <w:rPr>
                <w:bCs/>
                <w:sz w:val="20"/>
                <w:szCs w:val="20"/>
              </w:rPr>
              <w:t>.</w:t>
            </w:r>
            <w:r w:rsidRPr="00471484">
              <w:rPr>
                <w:bCs/>
                <w:sz w:val="20"/>
                <w:szCs w:val="20"/>
              </w:rPr>
              <w:t xml:space="preserve"> APP</w:t>
            </w:r>
            <w:r>
              <w:rPr>
                <w:bCs/>
                <w:sz w:val="20"/>
                <w:szCs w:val="20"/>
              </w:rPr>
              <w:t>.</w:t>
            </w:r>
          </w:p>
          <w:p w:rsidR="003938E7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G1Salle inf hy</w:t>
            </w:r>
          </w:p>
          <w:p w:rsidR="003938E7" w:rsidRPr="00471484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2F426B">
              <w:rPr>
                <w:bCs/>
                <w:i/>
                <w:iCs/>
                <w:sz w:val="20"/>
                <w:szCs w:val="20"/>
              </w:rPr>
              <w:t>Benkhaled</w:t>
            </w:r>
          </w:p>
        </w:tc>
        <w:tc>
          <w:tcPr>
            <w:tcW w:w="1623" w:type="dxa"/>
            <w:vMerge w:val="restart"/>
            <w:vAlign w:val="center"/>
          </w:tcPr>
          <w:p w:rsidR="003938E7" w:rsidRPr="00471484" w:rsidRDefault="003938E7" w:rsidP="004A78D0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TP</w:t>
            </w:r>
          </w:p>
          <w:p w:rsidR="003938E7" w:rsidRDefault="003938E7" w:rsidP="00C04B45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STAT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471484">
              <w:rPr>
                <w:bCs/>
                <w:sz w:val="20"/>
                <w:szCs w:val="20"/>
              </w:rPr>
              <w:t>APP</w:t>
            </w:r>
            <w:r>
              <w:rPr>
                <w:bCs/>
                <w:sz w:val="20"/>
                <w:szCs w:val="20"/>
              </w:rPr>
              <w:t>.</w:t>
            </w:r>
          </w:p>
          <w:p w:rsidR="003938E7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G2 Salle inf hy</w:t>
            </w:r>
          </w:p>
          <w:p w:rsidR="003938E7" w:rsidRPr="00471484" w:rsidRDefault="003938E7" w:rsidP="004A78D0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Benkhaled</w:t>
            </w:r>
          </w:p>
        </w:tc>
      </w:tr>
      <w:tr w:rsidR="003938E7" w:rsidRPr="00D9087E">
        <w:trPr>
          <w:trHeight w:val="584"/>
        </w:trPr>
        <w:tc>
          <w:tcPr>
            <w:tcW w:w="1294" w:type="dxa"/>
            <w:vMerge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tcBorders>
              <w:right w:val="single" w:sz="2" w:space="0" w:color="000000"/>
            </w:tcBorders>
            <w:vAlign w:val="center"/>
          </w:tcPr>
          <w:p w:rsidR="003938E7" w:rsidRPr="00471484" w:rsidRDefault="003938E7" w:rsidP="001B33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2" w:space="0" w:color="000000"/>
            </w:tcBorders>
          </w:tcPr>
          <w:p w:rsidR="003938E7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TD  CONSTRUCTIONS HYDRAULIQUES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G1</w:t>
            </w:r>
            <w:r>
              <w:rPr>
                <w:bCs/>
                <w:sz w:val="20"/>
                <w:szCs w:val="20"/>
              </w:rPr>
              <w:t>Salle 3</w:t>
            </w:r>
          </w:p>
          <w:p w:rsidR="003938E7" w:rsidRPr="00471484" w:rsidRDefault="003938E7" w:rsidP="001B3346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Athmani B.</w:t>
            </w:r>
          </w:p>
        </w:tc>
        <w:tc>
          <w:tcPr>
            <w:tcW w:w="1672" w:type="dxa"/>
            <w:vMerge/>
            <w:vAlign w:val="center"/>
          </w:tcPr>
          <w:p w:rsidR="003938E7" w:rsidRPr="00471484" w:rsidRDefault="003938E7" w:rsidP="00366D0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/>
            <w:vAlign w:val="center"/>
          </w:tcPr>
          <w:p w:rsidR="003938E7" w:rsidRPr="00471484" w:rsidRDefault="003938E7" w:rsidP="00E561CA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413" w:type="dxa"/>
            <w:vMerge/>
            <w:vAlign w:val="center"/>
          </w:tcPr>
          <w:p w:rsidR="003938E7" w:rsidRPr="00471484" w:rsidRDefault="003938E7" w:rsidP="001B3346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vMerge/>
            <w:vAlign w:val="center"/>
          </w:tcPr>
          <w:p w:rsidR="003938E7" w:rsidRPr="00471484" w:rsidRDefault="003938E7" w:rsidP="00FD5A03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3938E7" w:rsidRPr="00D9087E">
        <w:trPr>
          <w:trHeight w:val="608"/>
        </w:trPr>
        <w:tc>
          <w:tcPr>
            <w:tcW w:w="1294" w:type="dxa"/>
            <w:vMerge w:val="restart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MARDI</w:t>
            </w:r>
          </w:p>
        </w:tc>
        <w:tc>
          <w:tcPr>
            <w:tcW w:w="2443" w:type="dxa"/>
            <w:vMerge w:val="restart"/>
          </w:tcPr>
          <w:p w:rsidR="003938E7" w:rsidRPr="00471484" w:rsidRDefault="003938E7" w:rsidP="005737D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5737D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  CONSTRUCTIONS HYDRAULIQUES</w:t>
            </w:r>
          </w:p>
          <w:p w:rsidR="003938E7" w:rsidRDefault="003938E7" w:rsidP="005737D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Salle 22</w:t>
            </w:r>
          </w:p>
          <w:p w:rsidR="003938E7" w:rsidRDefault="003938E7" w:rsidP="005737DA">
            <w:pPr>
              <w:jc w:val="center"/>
              <w:rPr>
                <w:bCs/>
                <w:sz w:val="20"/>
                <w:szCs w:val="20"/>
                <w:rtl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Benmebarek</w:t>
            </w:r>
          </w:p>
          <w:p w:rsidR="003938E7" w:rsidRPr="002F426B" w:rsidRDefault="003938E7" w:rsidP="002F4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5" w:type="dxa"/>
            <w:tcBorders>
              <w:bottom w:val="single" w:sz="6" w:space="0" w:color="000000"/>
            </w:tcBorders>
          </w:tcPr>
          <w:p w:rsidR="003938E7" w:rsidRPr="00471484" w:rsidRDefault="003938E7" w:rsidP="005C740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TD</w:t>
            </w:r>
          </w:p>
          <w:p w:rsidR="003938E7" w:rsidRDefault="003938E7" w:rsidP="005C740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 CONSTRUCTIONS HYDRAULIQUES G2</w:t>
            </w:r>
            <w:r>
              <w:rPr>
                <w:bCs/>
                <w:sz w:val="20"/>
                <w:szCs w:val="20"/>
              </w:rPr>
              <w:t xml:space="preserve"> Salle 3</w:t>
            </w:r>
          </w:p>
          <w:p w:rsidR="003938E7" w:rsidRPr="00471484" w:rsidRDefault="003938E7" w:rsidP="005C740A">
            <w:pPr>
              <w:jc w:val="center"/>
              <w:rPr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Athmani B.</w:t>
            </w:r>
          </w:p>
        </w:tc>
        <w:tc>
          <w:tcPr>
            <w:tcW w:w="1672" w:type="dxa"/>
            <w:vMerge w:val="restart"/>
            <w:vAlign w:val="center"/>
          </w:tcPr>
          <w:p w:rsidR="003938E7" w:rsidRPr="00471484" w:rsidRDefault="003938E7" w:rsidP="007800ED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3938E7" w:rsidRPr="00471484" w:rsidRDefault="003938E7" w:rsidP="0068362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3938E7" w:rsidRPr="00471484" w:rsidRDefault="003938E7" w:rsidP="00000D5E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TD </w:t>
            </w:r>
          </w:p>
          <w:p w:rsidR="003938E7" w:rsidRDefault="003938E7" w:rsidP="00000D5E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MACHINES HYDRAULIQUES G1</w:t>
            </w:r>
          </w:p>
          <w:p w:rsidR="003938E7" w:rsidRDefault="003938E7" w:rsidP="00000D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</w:t>
            </w:r>
          </w:p>
          <w:p w:rsidR="003938E7" w:rsidRDefault="003938E7" w:rsidP="00000D5E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Bouziane</w:t>
            </w:r>
          </w:p>
          <w:p w:rsidR="003938E7" w:rsidRPr="00471484" w:rsidRDefault="003938E7" w:rsidP="005737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3" w:type="dxa"/>
            <w:vMerge w:val="restart"/>
            <w:vAlign w:val="center"/>
          </w:tcPr>
          <w:p w:rsidR="003938E7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TD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71484">
              <w:rPr>
                <w:bCs/>
                <w:sz w:val="20"/>
                <w:szCs w:val="20"/>
              </w:rPr>
              <w:t xml:space="preserve"> MACHINES </w:t>
            </w:r>
            <w:r>
              <w:rPr>
                <w:bCs/>
                <w:sz w:val="20"/>
                <w:szCs w:val="20"/>
              </w:rPr>
              <w:t>HYD.</w:t>
            </w:r>
          </w:p>
          <w:p w:rsidR="003938E7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G2</w:t>
            </w:r>
            <w:r>
              <w:rPr>
                <w:bCs/>
                <w:sz w:val="20"/>
                <w:szCs w:val="20"/>
              </w:rPr>
              <w:t xml:space="preserve"> Salle 1</w:t>
            </w:r>
          </w:p>
          <w:p w:rsidR="003938E7" w:rsidRPr="00471484" w:rsidRDefault="003938E7" w:rsidP="004F2654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Bouziane</w:t>
            </w:r>
          </w:p>
        </w:tc>
        <w:tc>
          <w:tcPr>
            <w:tcW w:w="1623" w:type="dxa"/>
            <w:vMerge w:val="restart"/>
            <w:vAlign w:val="center"/>
          </w:tcPr>
          <w:p w:rsidR="003938E7" w:rsidRPr="00471484" w:rsidRDefault="003938E7" w:rsidP="004F265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576"/>
        </w:trPr>
        <w:tc>
          <w:tcPr>
            <w:tcW w:w="1294" w:type="dxa"/>
            <w:vMerge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</w:tcPr>
          <w:p w:rsidR="003938E7" w:rsidRPr="00471484" w:rsidRDefault="003938E7" w:rsidP="007C56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95" w:type="dxa"/>
            <w:tcBorders>
              <w:top w:val="single" w:sz="6" w:space="0" w:color="000000"/>
            </w:tcBorders>
          </w:tcPr>
          <w:p w:rsidR="003938E7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TD HYDRAULIQUE SOUTERRAINE G2</w:t>
            </w:r>
            <w:r>
              <w:rPr>
                <w:bCs/>
                <w:sz w:val="20"/>
                <w:szCs w:val="20"/>
              </w:rPr>
              <w:t xml:space="preserve"> Salle 4</w:t>
            </w:r>
          </w:p>
          <w:p w:rsidR="003938E7" w:rsidRPr="00471484" w:rsidRDefault="003938E7" w:rsidP="00840258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Djedri</w:t>
            </w:r>
          </w:p>
        </w:tc>
        <w:tc>
          <w:tcPr>
            <w:tcW w:w="1672" w:type="dxa"/>
            <w:vMerge/>
            <w:vAlign w:val="center"/>
          </w:tcPr>
          <w:p w:rsidR="003938E7" w:rsidRPr="00471484" w:rsidRDefault="003938E7" w:rsidP="007800E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1" w:type="dxa"/>
            <w:vMerge/>
            <w:vAlign w:val="center"/>
          </w:tcPr>
          <w:p w:rsidR="003938E7" w:rsidRPr="00471484" w:rsidRDefault="003938E7" w:rsidP="00DF4B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3" w:type="dxa"/>
            <w:vMerge/>
            <w:vAlign w:val="center"/>
          </w:tcPr>
          <w:p w:rsidR="003938E7" w:rsidRPr="00471484" w:rsidRDefault="003938E7" w:rsidP="00DF4B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3" w:type="dxa"/>
            <w:vMerge/>
            <w:vAlign w:val="center"/>
          </w:tcPr>
          <w:p w:rsidR="003938E7" w:rsidRPr="00471484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1654"/>
        </w:trPr>
        <w:tc>
          <w:tcPr>
            <w:tcW w:w="1294" w:type="dxa"/>
            <w:vAlign w:val="center"/>
          </w:tcPr>
          <w:p w:rsidR="003938E7" w:rsidRPr="00D9087E" w:rsidRDefault="003938E7" w:rsidP="00883DCE">
            <w:pPr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MERCREDI</w:t>
            </w:r>
          </w:p>
        </w:tc>
        <w:tc>
          <w:tcPr>
            <w:tcW w:w="2443" w:type="dxa"/>
            <w:vAlign w:val="center"/>
          </w:tcPr>
          <w:p w:rsidR="003938E7" w:rsidRPr="00471484" w:rsidRDefault="003938E7" w:rsidP="0067469F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67469F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 MACHINES HYDRAULIQUES</w:t>
            </w:r>
            <w:r>
              <w:rPr>
                <w:bCs/>
                <w:sz w:val="20"/>
                <w:szCs w:val="20"/>
              </w:rPr>
              <w:t xml:space="preserve"> (+OH)</w:t>
            </w:r>
          </w:p>
          <w:p w:rsidR="003938E7" w:rsidRDefault="003938E7" w:rsidP="0067469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22</w:t>
            </w:r>
          </w:p>
          <w:p w:rsidR="003938E7" w:rsidRPr="00471484" w:rsidRDefault="003938E7" w:rsidP="0067469F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Bouziane</w:t>
            </w:r>
          </w:p>
        </w:tc>
        <w:tc>
          <w:tcPr>
            <w:tcW w:w="3495" w:type="dxa"/>
            <w:vAlign w:val="center"/>
          </w:tcPr>
          <w:p w:rsidR="003938E7" w:rsidRDefault="003938E7" w:rsidP="00AC05AB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COURS MANAGEMENT DES PROJETS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Pr="00471484" w:rsidRDefault="003938E7" w:rsidP="00000D5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22</w:t>
            </w:r>
          </w:p>
        </w:tc>
        <w:tc>
          <w:tcPr>
            <w:tcW w:w="1672" w:type="dxa"/>
            <w:vAlign w:val="center"/>
          </w:tcPr>
          <w:p w:rsidR="003938E7" w:rsidRPr="00471484" w:rsidRDefault="003938E7" w:rsidP="0068362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:rsidR="003938E7" w:rsidRPr="00471484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 HYDRAULIQUE SOUTERRAINE</w:t>
            </w:r>
            <w:r>
              <w:rPr>
                <w:bCs/>
                <w:sz w:val="20"/>
                <w:szCs w:val="20"/>
              </w:rPr>
              <w:t xml:space="preserve">  (+OH)</w:t>
            </w:r>
          </w:p>
          <w:p w:rsidR="003938E7" w:rsidRDefault="003938E7" w:rsidP="00840258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Salle 11</w:t>
            </w:r>
          </w:p>
          <w:p w:rsidR="003938E7" w:rsidRPr="00471484" w:rsidRDefault="003938E7" w:rsidP="00840258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Djedri</w:t>
            </w:r>
          </w:p>
        </w:tc>
        <w:tc>
          <w:tcPr>
            <w:tcW w:w="2413" w:type="dxa"/>
            <w:vAlign w:val="center"/>
          </w:tcPr>
          <w:p w:rsidR="003938E7" w:rsidRDefault="003938E7" w:rsidP="00B97D2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COURS METHODOLOGIE DE LA RECHERCHE /DIDACTIQUE</w:t>
            </w:r>
          </w:p>
          <w:p w:rsidR="003938E7" w:rsidRDefault="003938E7" w:rsidP="00B97D2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Salle 22</w:t>
            </w:r>
          </w:p>
          <w:p w:rsidR="003938E7" w:rsidRPr="00471484" w:rsidRDefault="003938E7" w:rsidP="00B97D2A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Mohamedi</w:t>
            </w:r>
          </w:p>
        </w:tc>
        <w:tc>
          <w:tcPr>
            <w:tcW w:w="1623" w:type="dxa"/>
            <w:vAlign w:val="center"/>
          </w:tcPr>
          <w:p w:rsidR="003938E7" w:rsidRPr="00471484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991"/>
        </w:trPr>
        <w:tc>
          <w:tcPr>
            <w:tcW w:w="1294" w:type="dxa"/>
            <w:tcBorders>
              <w:bottom w:val="single" w:sz="2" w:space="0" w:color="000000"/>
            </w:tcBorders>
            <w:vAlign w:val="center"/>
          </w:tcPr>
          <w:p w:rsidR="003938E7" w:rsidRPr="00D9087E" w:rsidRDefault="003938E7" w:rsidP="00B53E9C">
            <w:pPr>
              <w:jc w:val="center"/>
              <w:rPr>
                <w:bCs/>
                <w:sz w:val="20"/>
                <w:szCs w:val="20"/>
                <w:lang w:val="en-GB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JEUDI</w:t>
            </w:r>
          </w:p>
        </w:tc>
        <w:tc>
          <w:tcPr>
            <w:tcW w:w="5938" w:type="dxa"/>
            <w:gridSpan w:val="2"/>
            <w:tcBorders>
              <w:bottom w:val="single" w:sz="2" w:space="0" w:color="000000"/>
            </w:tcBorders>
            <w:vAlign w:val="center"/>
          </w:tcPr>
          <w:p w:rsidR="003938E7" w:rsidRPr="00471484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 xml:space="preserve">TP </w:t>
            </w:r>
            <w:r>
              <w:rPr>
                <w:bCs/>
                <w:sz w:val="20"/>
                <w:szCs w:val="20"/>
              </w:rPr>
              <w:t xml:space="preserve"> ( 2h30)</w:t>
            </w:r>
          </w:p>
          <w:p w:rsidR="003938E7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 w:rsidRPr="00471484">
              <w:rPr>
                <w:bCs/>
                <w:sz w:val="20"/>
                <w:szCs w:val="20"/>
              </w:rPr>
              <w:t>IRRIGATION</w:t>
            </w:r>
          </w:p>
          <w:p w:rsidR="003938E7" w:rsidRPr="00471484" w:rsidRDefault="003938E7" w:rsidP="0068362A">
            <w:pPr>
              <w:jc w:val="center"/>
              <w:rPr>
                <w:bCs/>
                <w:sz w:val="20"/>
                <w:szCs w:val="20"/>
              </w:rPr>
            </w:pPr>
            <w:r w:rsidRPr="002F426B">
              <w:rPr>
                <w:bCs/>
                <w:i/>
                <w:iCs/>
                <w:sz w:val="20"/>
                <w:szCs w:val="20"/>
              </w:rPr>
              <w:t>Mimeche</w:t>
            </w:r>
          </w:p>
        </w:tc>
        <w:tc>
          <w:tcPr>
            <w:tcW w:w="8409" w:type="dxa"/>
            <w:gridSpan w:val="4"/>
            <w:tcBorders>
              <w:bottom w:val="single" w:sz="2" w:space="0" w:color="000000"/>
            </w:tcBorders>
            <w:vAlign w:val="center"/>
          </w:tcPr>
          <w:p w:rsidR="003938E7" w:rsidRPr="00471484" w:rsidRDefault="003938E7" w:rsidP="00883DC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938E7" w:rsidRPr="00D9087E" w:rsidRDefault="003938E7" w:rsidP="00121471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de 1 à 8  et  Amphis C et D      :       ( bloc  Megherbi )</w:t>
      </w:r>
    </w:p>
    <w:p w:rsidR="003938E7" w:rsidRPr="00D9087E" w:rsidRDefault="003938E7" w:rsidP="00121471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11,12, 21, 22, 23, 24, 25 et 26   :    ( bloc  Hydraulique)</w:t>
      </w:r>
    </w:p>
    <w:p w:rsidR="003938E7" w:rsidRDefault="003938E7" w:rsidP="00916C3F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 xml:space="preserve">Grande salle  et  Amphis  1 et 2     :          (bloc  Architecture) </w:t>
      </w:r>
    </w:p>
    <w:p w:rsidR="003938E7" w:rsidRDefault="003938E7" w:rsidP="00916C3F">
      <w:pPr>
        <w:rPr>
          <w:bCs/>
          <w:sz w:val="20"/>
          <w:szCs w:val="20"/>
        </w:rPr>
      </w:pPr>
    </w:p>
    <w:p w:rsidR="003938E7" w:rsidRPr="00D9087E" w:rsidRDefault="003938E7" w:rsidP="00916C3F">
      <w:pPr>
        <w:rPr>
          <w:bCs/>
          <w:sz w:val="20"/>
          <w:szCs w:val="20"/>
        </w:rPr>
      </w:pPr>
    </w:p>
    <w:p w:rsidR="003938E7" w:rsidRDefault="003938E7" w:rsidP="004F2654">
      <w:pPr>
        <w:rPr>
          <w:bCs/>
          <w:sz w:val="20"/>
          <w:szCs w:val="20"/>
        </w:rPr>
      </w:pPr>
    </w:p>
    <w:p w:rsidR="003938E7" w:rsidRDefault="003938E7" w:rsidP="002377CD">
      <w:pPr>
        <w:jc w:val="center"/>
        <w:rPr>
          <w:bCs/>
          <w:sz w:val="20"/>
          <w:szCs w:val="20"/>
        </w:rPr>
      </w:pPr>
    </w:p>
    <w:p w:rsidR="003938E7" w:rsidRPr="00D9087E" w:rsidRDefault="003938E7" w:rsidP="002377CD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DEPARTEMENT DE GENIE CIVIL ET D’HYDRAULIQUE – ANNEE UNIVERSITAIRE 2016/2017</w:t>
      </w:r>
    </w:p>
    <w:p w:rsidR="003938E7" w:rsidRPr="00D9087E" w:rsidRDefault="003938E7" w:rsidP="00075387">
      <w:pPr>
        <w:jc w:val="center"/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EMPLOI DU TEMPS  1</w:t>
      </w:r>
      <w:r w:rsidRPr="00D9087E">
        <w:rPr>
          <w:bCs/>
          <w:sz w:val="20"/>
          <w:szCs w:val="20"/>
          <w:vertAlign w:val="superscript"/>
        </w:rPr>
        <w:t>ère</w:t>
      </w:r>
      <w:r w:rsidRPr="00D9087E">
        <w:rPr>
          <w:bCs/>
          <w:sz w:val="20"/>
          <w:szCs w:val="20"/>
        </w:rPr>
        <w:t xml:space="preserve"> ANNEE MASTER OUVRAGES HYDRAULIQUES (OH) – </w:t>
      </w:r>
      <w:r w:rsidRPr="00D9087E">
        <w:rPr>
          <w:b/>
          <w:sz w:val="20"/>
          <w:szCs w:val="20"/>
          <w:rtl/>
        </w:rPr>
        <w:t>2</w:t>
      </w:r>
      <w:r w:rsidRPr="00D9087E">
        <w:rPr>
          <w:bCs/>
          <w:sz w:val="20"/>
          <w:szCs w:val="20"/>
          <w:vertAlign w:val="superscript"/>
        </w:rPr>
        <w:t>eme</w:t>
      </w:r>
      <w:r w:rsidRPr="00D9087E">
        <w:rPr>
          <w:bCs/>
          <w:sz w:val="20"/>
          <w:szCs w:val="20"/>
        </w:rPr>
        <w:t xml:space="preserve"> SEMESTRE</w:t>
      </w:r>
    </w:p>
    <w:p w:rsidR="003938E7" w:rsidRPr="00D9087E" w:rsidRDefault="003938E7" w:rsidP="00146361">
      <w:pPr>
        <w:pBdr>
          <w:bottom w:val="single" w:sz="4" w:space="1" w:color="auto"/>
        </w:pBdr>
        <w:jc w:val="center"/>
        <w:rPr>
          <w:bCs/>
          <w:sz w:val="20"/>
          <w:szCs w:val="20"/>
        </w:rPr>
      </w:pPr>
    </w:p>
    <w:p w:rsidR="003938E7" w:rsidRPr="00D9087E" w:rsidRDefault="003938E7" w:rsidP="00146361">
      <w:pPr>
        <w:jc w:val="center"/>
        <w:rPr>
          <w:bCs/>
          <w:sz w:val="20"/>
          <w:szCs w:val="20"/>
        </w:rPr>
      </w:pPr>
    </w:p>
    <w:tbl>
      <w:tblPr>
        <w:tblW w:w="15665" w:type="dxa"/>
        <w:tblInd w:w="-10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single" w:sz="6" w:space="0" w:color="000000"/>
        </w:tblBorders>
        <w:tblLayout w:type="fixed"/>
        <w:tblLook w:val="01E0"/>
      </w:tblPr>
      <w:tblGrid>
        <w:gridCol w:w="1355"/>
        <w:gridCol w:w="3112"/>
        <w:gridCol w:w="3118"/>
        <w:gridCol w:w="1560"/>
        <w:gridCol w:w="2693"/>
        <w:gridCol w:w="2410"/>
        <w:gridCol w:w="1417"/>
      </w:tblGrid>
      <w:tr w:rsidR="003938E7" w:rsidRPr="00D9087E">
        <w:tc>
          <w:tcPr>
            <w:tcW w:w="1355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3112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8H00-9H30</w:t>
            </w:r>
          </w:p>
        </w:tc>
        <w:tc>
          <w:tcPr>
            <w:tcW w:w="3118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9H40-11H10</w:t>
            </w:r>
          </w:p>
        </w:tc>
        <w:tc>
          <w:tcPr>
            <w:tcW w:w="1560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11H20-12H50</w:t>
            </w:r>
          </w:p>
        </w:tc>
        <w:tc>
          <w:tcPr>
            <w:tcW w:w="2693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13H10-14H40</w:t>
            </w:r>
          </w:p>
        </w:tc>
        <w:tc>
          <w:tcPr>
            <w:tcW w:w="2410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14H50-16H20</w:t>
            </w:r>
          </w:p>
        </w:tc>
        <w:tc>
          <w:tcPr>
            <w:tcW w:w="1417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D9087E">
              <w:rPr>
                <w:bCs/>
                <w:caps/>
                <w:sz w:val="20"/>
                <w:szCs w:val="20"/>
              </w:rPr>
              <w:t>16H30-18H00</w:t>
            </w:r>
          </w:p>
        </w:tc>
      </w:tr>
      <w:tr w:rsidR="003938E7" w:rsidRPr="00D9087E">
        <w:trPr>
          <w:trHeight w:val="881"/>
        </w:trPr>
        <w:tc>
          <w:tcPr>
            <w:tcW w:w="1355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DIMANCHE</w:t>
            </w:r>
          </w:p>
        </w:tc>
        <w:tc>
          <w:tcPr>
            <w:tcW w:w="6230" w:type="dxa"/>
            <w:gridSpan w:val="2"/>
            <w:vAlign w:val="center"/>
          </w:tcPr>
          <w:p w:rsidR="003938E7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0605C0">
              <w:rPr>
                <w:bCs/>
                <w:sz w:val="20"/>
                <w:szCs w:val="20"/>
                <w:lang w:val="en-US"/>
              </w:rPr>
              <w:t>Cours  Barrage 2</w:t>
            </w:r>
          </w:p>
          <w:p w:rsidR="003938E7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Salle 22</w:t>
            </w:r>
          </w:p>
          <w:p w:rsidR="003938E7" w:rsidRPr="000605C0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Bebmebarek  N.</w:t>
            </w:r>
          </w:p>
        </w:tc>
        <w:tc>
          <w:tcPr>
            <w:tcW w:w="1560" w:type="dxa"/>
            <w:vAlign w:val="center"/>
          </w:tcPr>
          <w:p w:rsidR="003938E7" w:rsidRPr="000605C0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  <w:vAlign w:val="center"/>
          </w:tcPr>
          <w:p w:rsidR="003938E7" w:rsidRDefault="003938E7" w:rsidP="00DF4B69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0605C0">
              <w:rPr>
                <w:bCs/>
                <w:sz w:val="20"/>
                <w:szCs w:val="20"/>
              </w:rPr>
              <w:t>Cours Ethique, déontologie et propriété intellectuelle</w:t>
            </w:r>
            <w:r>
              <w:rPr>
                <w:bCs/>
                <w:sz w:val="20"/>
                <w:szCs w:val="20"/>
              </w:rPr>
              <w:t xml:space="preserve"> (+HU)</w:t>
            </w:r>
          </w:p>
          <w:p w:rsidR="003938E7" w:rsidRDefault="003938E7" w:rsidP="00DF4B69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Amphi D </w:t>
            </w:r>
          </w:p>
          <w:p w:rsidR="003938E7" w:rsidRPr="000605C0" w:rsidRDefault="003938E7" w:rsidP="00DF4B69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Masmoudi</w:t>
            </w:r>
          </w:p>
        </w:tc>
        <w:tc>
          <w:tcPr>
            <w:tcW w:w="2410" w:type="dxa"/>
            <w:vAlign w:val="center"/>
          </w:tcPr>
          <w:p w:rsidR="003938E7" w:rsidRPr="000605C0" w:rsidRDefault="003938E7" w:rsidP="003D6033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TD</w:t>
            </w:r>
          </w:p>
          <w:p w:rsidR="003938E7" w:rsidRDefault="003938E7" w:rsidP="003D6033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Barrages et aménagements hydroélectriques</w:t>
            </w:r>
          </w:p>
          <w:p w:rsidR="003938E7" w:rsidRDefault="003938E7" w:rsidP="003D6033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</w:t>
            </w:r>
          </w:p>
          <w:p w:rsidR="003938E7" w:rsidRPr="000605C0" w:rsidRDefault="003938E7" w:rsidP="003D6033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Ouamane</w:t>
            </w:r>
          </w:p>
        </w:tc>
        <w:tc>
          <w:tcPr>
            <w:tcW w:w="1417" w:type="dxa"/>
            <w:vAlign w:val="center"/>
          </w:tcPr>
          <w:p w:rsidR="003938E7" w:rsidRPr="000605C0" w:rsidRDefault="003938E7" w:rsidP="00D46255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TD</w:t>
            </w:r>
          </w:p>
          <w:p w:rsidR="003938E7" w:rsidRDefault="003938E7" w:rsidP="00D46255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Hydraulique souterraine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Default="003938E7" w:rsidP="00D46255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</w:t>
            </w:r>
          </w:p>
          <w:p w:rsidR="003938E7" w:rsidRPr="00D9087E" w:rsidRDefault="003938E7" w:rsidP="00D46255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Djedri</w:t>
            </w:r>
          </w:p>
        </w:tc>
      </w:tr>
      <w:tr w:rsidR="003938E7" w:rsidRPr="00D9087E">
        <w:trPr>
          <w:trHeight w:val="1221"/>
        </w:trPr>
        <w:tc>
          <w:tcPr>
            <w:tcW w:w="1355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LUNDI</w:t>
            </w:r>
          </w:p>
        </w:tc>
        <w:tc>
          <w:tcPr>
            <w:tcW w:w="3112" w:type="dxa"/>
            <w:vAlign w:val="center"/>
          </w:tcPr>
          <w:p w:rsidR="003938E7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TD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605C0">
              <w:rPr>
                <w:bCs/>
                <w:sz w:val="20"/>
                <w:szCs w:val="20"/>
              </w:rPr>
              <w:t>Machines hydrauliques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3938E7" w:rsidRDefault="003938E7" w:rsidP="00000D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3</w:t>
            </w:r>
          </w:p>
          <w:p w:rsidR="003938E7" w:rsidRPr="000605C0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Bouziane</w:t>
            </w:r>
          </w:p>
        </w:tc>
        <w:tc>
          <w:tcPr>
            <w:tcW w:w="3118" w:type="dxa"/>
            <w:vAlign w:val="center"/>
          </w:tcPr>
          <w:p w:rsidR="003938E7" w:rsidRDefault="003938E7" w:rsidP="00840258">
            <w:pPr>
              <w:spacing w:line="28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0605C0">
              <w:rPr>
                <w:bCs/>
                <w:sz w:val="20"/>
                <w:szCs w:val="20"/>
              </w:rPr>
              <w:t xml:space="preserve">TD   </w:t>
            </w:r>
            <w:r w:rsidRPr="000605C0">
              <w:rPr>
                <w:bCs/>
                <w:sz w:val="20"/>
                <w:szCs w:val="20"/>
                <w:lang w:val="en-US"/>
              </w:rPr>
              <w:t xml:space="preserve">  Barrage 2</w:t>
            </w:r>
          </w:p>
          <w:p w:rsidR="003938E7" w:rsidRDefault="003938E7" w:rsidP="00840258">
            <w:pPr>
              <w:spacing w:line="28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Salle 1</w:t>
            </w:r>
          </w:p>
          <w:p w:rsidR="003938E7" w:rsidRPr="000605C0" w:rsidRDefault="003938E7" w:rsidP="00840258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Benmebarek  N.</w:t>
            </w:r>
          </w:p>
        </w:tc>
        <w:tc>
          <w:tcPr>
            <w:tcW w:w="1560" w:type="dxa"/>
            <w:vAlign w:val="center"/>
          </w:tcPr>
          <w:p w:rsidR="003938E7" w:rsidRPr="000605C0" w:rsidRDefault="003938E7" w:rsidP="00840258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3938E7" w:rsidRPr="000605C0" w:rsidRDefault="003938E7" w:rsidP="00AC05A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E322FB">
        <w:trPr>
          <w:trHeight w:val="1294"/>
        </w:trPr>
        <w:tc>
          <w:tcPr>
            <w:tcW w:w="1355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MARDI</w:t>
            </w:r>
          </w:p>
        </w:tc>
        <w:tc>
          <w:tcPr>
            <w:tcW w:w="3112" w:type="dxa"/>
            <w:vAlign w:val="center"/>
          </w:tcPr>
          <w:p w:rsidR="003938E7" w:rsidRPr="000605C0" w:rsidRDefault="003938E7" w:rsidP="002A5CE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2A5CE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Hydraulique approfondie</w:t>
            </w:r>
          </w:p>
          <w:p w:rsidR="003938E7" w:rsidRDefault="003938E7" w:rsidP="00E322F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5</w:t>
            </w:r>
          </w:p>
          <w:p w:rsidR="003938E7" w:rsidRPr="000605C0" w:rsidRDefault="003938E7" w:rsidP="002A5CE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Masmoudi</w:t>
            </w:r>
          </w:p>
        </w:tc>
        <w:tc>
          <w:tcPr>
            <w:tcW w:w="3118" w:type="dxa"/>
            <w:vAlign w:val="center"/>
          </w:tcPr>
          <w:p w:rsidR="003938E7" w:rsidRPr="000605C0" w:rsidRDefault="003938E7" w:rsidP="00876E86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TD</w:t>
            </w:r>
          </w:p>
          <w:p w:rsidR="003938E7" w:rsidRDefault="003938E7" w:rsidP="00876E86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 Hydraulique approfondie</w:t>
            </w:r>
          </w:p>
          <w:p w:rsidR="003938E7" w:rsidRDefault="003938E7" w:rsidP="00876E86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Salle 5</w:t>
            </w:r>
          </w:p>
          <w:p w:rsidR="003938E7" w:rsidRPr="000605C0" w:rsidRDefault="003938E7" w:rsidP="00876E86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Masmoudi</w:t>
            </w:r>
          </w:p>
        </w:tc>
        <w:tc>
          <w:tcPr>
            <w:tcW w:w="1560" w:type="dxa"/>
            <w:vAlign w:val="center"/>
          </w:tcPr>
          <w:p w:rsidR="003938E7" w:rsidRPr="000605C0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938E7" w:rsidRPr="000605C0" w:rsidRDefault="003938E7" w:rsidP="00EC7707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T</w:t>
            </w:r>
            <w:r>
              <w:rPr>
                <w:bCs/>
                <w:sz w:val="20"/>
                <w:szCs w:val="20"/>
              </w:rPr>
              <w:t>P</w:t>
            </w:r>
          </w:p>
          <w:p w:rsidR="003938E7" w:rsidRDefault="003938E7" w:rsidP="003D6033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Méthode des éléments finis</w:t>
            </w:r>
          </w:p>
          <w:p w:rsidR="003938E7" w:rsidRDefault="003938E7" w:rsidP="003D6033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inf   1</w:t>
            </w:r>
            <w:r w:rsidRPr="00E322FB">
              <w:rPr>
                <w:bCs/>
                <w:sz w:val="20"/>
                <w:szCs w:val="20"/>
                <w:vertAlign w:val="superscript"/>
              </w:rPr>
              <w:t>ER</w:t>
            </w:r>
            <w:r>
              <w:rPr>
                <w:bCs/>
                <w:sz w:val="20"/>
                <w:szCs w:val="20"/>
              </w:rPr>
              <w:t xml:space="preserve"> étage</w:t>
            </w:r>
          </w:p>
          <w:p w:rsidR="003938E7" w:rsidRPr="000605C0" w:rsidRDefault="003938E7" w:rsidP="003D6033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Belarbi</w:t>
            </w:r>
          </w:p>
        </w:tc>
        <w:tc>
          <w:tcPr>
            <w:tcW w:w="2410" w:type="dxa"/>
            <w:vAlign w:val="center"/>
          </w:tcPr>
          <w:p w:rsidR="003938E7" w:rsidRPr="00E322FB" w:rsidRDefault="003938E7" w:rsidP="00AC05A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E322FB">
              <w:rPr>
                <w:bCs/>
                <w:sz w:val="20"/>
                <w:szCs w:val="20"/>
              </w:rPr>
              <w:t>Cours</w:t>
            </w:r>
          </w:p>
          <w:p w:rsidR="003938E7" w:rsidRPr="00E322FB" w:rsidRDefault="003938E7" w:rsidP="00AC05A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E322FB">
              <w:rPr>
                <w:bCs/>
                <w:sz w:val="20"/>
                <w:szCs w:val="20"/>
              </w:rPr>
              <w:t xml:space="preserve"> Barrages et aménagements hydroélectriques </w:t>
            </w:r>
          </w:p>
          <w:p w:rsidR="003938E7" w:rsidRPr="00E322FB" w:rsidRDefault="003938E7" w:rsidP="00E322F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E322FB">
              <w:rPr>
                <w:bCs/>
                <w:sz w:val="20"/>
                <w:szCs w:val="20"/>
              </w:rPr>
              <w:t xml:space="preserve">Salle </w:t>
            </w:r>
            <w:r>
              <w:rPr>
                <w:bCs/>
                <w:sz w:val="20"/>
                <w:szCs w:val="20"/>
              </w:rPr>
              <w:t>11</w:t>
            </w:r>
          </w:p>
          <w:p w:rsidR="003938E7" w:rsidRPr="00E322FB" w:rsidRDefault="003938E7" w:rsidP="00AC05A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E322FB">
              <w:rPr>
                <w:bCs/>
                <w:sz w:val="20"/>
                <w:szCs w:val="20"/>
              </w:rPr>
              <w:t xml:space="preserve">Ouamane </w:t>
            </w:r>
          </w:p>
        </w:tc>
        <w:tc>
          <w:tcPr>
            <w:tcW w:w="1417" w:type="dxa"/>
            <w:vAlign w:val="center"/>
          </w:tcPr>
          <w:p w:rsidR="003938E7" w:rsidRPr="00E322FB" w:rsidRDefault="003938E7" w:rsidP="00E322F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732"/>
        </w:trPr>
        <w:tc>
          <w:tcPr>
            <w:tcW w:w="1355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</w:rPr>
              <w:t>MERCREDI</w:t>
            </w:r>
          </w:p>
        </w:tc>
        <w:tc>
          <w:tcPr>
            <w:tcW w:w="3112" w:type="dxa"/>
            <w:vAlign w:val="center"/>
          </w:tcPr>
          <w:p w:rsidR="003938E7" w:rsidRPr="000605C0" w:rsidRDefault="003938E7" w:rsidP="00493C72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493C72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Machines hydrauliques</w:t>
            </w:r>
            <w:r>
              <w:rPr>
                <w:bCs/>
                <w:sz w:val="20"/>
                <w:szCs w:val="20"/>
              </w:rPr>
              <w:t>(+HU)</w:t>
            </w:r>
          </w:p>
          <w:p w:rsidR="003938E7" w:rsidRDefault="003938E7" w:rsidP="00493C72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22</w:t>
            </w:r>
          </w:p>
          <w:p w:rsidR="003938E7" w:rsidRPr="000605C0" w:rsidRDefault="003938E7" w:rsidP="00493C72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Bouziane</w:t>
            </w:r>
          </w:p>
        </w:tc>
        <w:tc>
          <w:tcPr>
            <w:tcW w:w="3118" w:type="dxa"/>
            <w:vAlign w:val="center"/>
          </w:tcPr>
          <w:p w:rsidR="003938E7" w:rsidRPr="000605C0" w:rsidRDefault="003938E7" w:rsidP="00E322FB">
            <w:pPr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E322F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Management  des projets</w:t>
            </w:r>
          </w:p>
          <w:p w:rsidR="003938E7" w:rsidRPr="000605C0" w:rsidRDefault="003938E7" w:rsidP="00E322F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Salle  22 </w:t>
            </w:r>
          </w:p>
        </w:tc>
        <w:tc>
          <w:tcPr>
            <w:tcW w:w="1560" w:type="dxa"/>
            <w:vAlign w:val="center"/>
          </w:tcPr>
          <w:p w:rsidR="003938E7" w:rsidRPr="000605C0" w:rsidRDefault="003938E7" w:rsidP="00E322F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938E7" w:rsidRPr="000605C0" w:rsidRDefault="003938E7" w:rsidP="00E322FB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  <w:p w:rsidR="003938E7" w:rsidRPr="000605C0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Cours</w:t>
            </w:r>
          </w:p>
          <w:p w:rsidR="003938E7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Hydraulique souterraine</w:t>
            </w:r>
            <w:r>
              <w:rPr>
                <w:bCs/>
                <w:sz w:val="20"/>
                <w:szCs w:val="20"/>
              </w:rPr>
              <w:t xml:space="preserve"> (+HU)</w:t>
            </w:r>
          </w:p>
          <w:p w:rsidR="003938E7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11</w:t>
            </w:r>
          </w:p>
          <w:p w:rsidR="003938E7" w:rsidRPr="000605C0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Djedri</w:t>
            </w:r>
            <w:r w:rsidRPr="000605C0">
              <w:rPr>
                <w:bCs/>
                <w:sz w:val="20"/>
                <w:szCs w:val="20"/>
              </w:rPr>
              <w:t xml:space="preserve"> </w:t>
            </w:r>
          </w:p>
          <w:p w:rsidR="003938E7" w:rsidRPr="000605C0" w:rsidRDefault="003938E7" w:rsidP="00E322F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938E7" w:rsidRDefault="003938E7" w:rsidP="007D1156">
            <w:pPr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>Cours Méthodologie de la  recherche /didactique</w:t>
            </w:r>
          </w:p>
          <w:p w:rsidR="003938E7" w:rsidRDefault="003938E7" w:rsidP="007D11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22</w:t>
            </w:r>
          </w:p>
          <w:p w:rsidR="003938E7" w:rsidRPr="000605C0" w:rsidRDefault="003938E7" w:rsidP="007D11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Mohamedi</w:t>
            </w:r>
          </w:p>
        </w:tc>
        <w:tc>
          <w:tcPr>
            <w:tcW w:w="1417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938E7" w:rsidRPr="00D9087E">
        <w:trPr>
          <w:trHeight w:val="798"/>
        </w:trPr>
        <w:tc>
          <w:tcPr>
            <w:tcW w:w="1355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D9087E">
              <w:rPr>
                <w:bCs/>
                <w:sz w:val="20"/>
                <w:szCs w:val="20"/>
                <w:lang w:val="en-GB"/>
              </w:rPr>
              <w:t>JEUDI</w:t>
            </w:r>
          </w:p>
        </w:tc>
        <w:tc>
          <w:tcPr>
            <w:tcW w:w="6230" w:type="dxa"/>
            <w:gridSpan w:val="2"/>
            <w:vAlign w:val="center"/>
          </w:tcPr>
          <w:p w:rsidR="003938E7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 w:rsidRPr="000605C0">
              <w:rPr>
                <w:bCs/>
                <w:sz w:val="20"/>
                <w:szCs w:val="20"/>
              </w:rPr>
              <w:t xml:space="preserve"> TP   de logiciels spécialisés </w:t>
            </w:r>
          </w:p>
          <w:p w:rsidR="003938E7" w:rsidRPr="000605C0" w:rsidRDefault="003938E7" w:rsidP="00000D5E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Bedjaoui</w:t>
            </w:r>
          </w:p>
          <w:p w:rsidR="003938E7" w:rsidRPr="000605C0" w:rsidRDefault="003938E7" w:rsidP="002504C1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Salle inf hy</w:t>
            </w:r>
          </w:p>
        </w:tc>
        <w:tc>
          <w:tcPr>
            <w:tcW w:w="1560" w:type="dxa"/>
            <w:vAlign w:val="center"/>
          </w:tcPr>
          <w:p w:rsidR="003938E7" w:rsidRPr="000605C0" w:rsidRDefault="003938E7" w:rsidP="00D46255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938E7" w:rsidRPr="000605C0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938E7" w:rsidRPr="000605C0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938E7" w:rsidRPr="00D9087E" w:rsidRDefault="003938E7" w:rsidP="00E8583D">
            <w:pPr>
              <w:spacing w:line="28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938E7" w:rsidRPr="00D9087E" w:rsidRDefault="003938E7" w:rsidP="006770BA">
      <w:pPr>
        <w:jc w:val="center"/>
        <w:rPr>
          <w:bCs/>
          <w:sz w:val="20"/>
          <w:szCs w:val="20"/>
        </w:rPr>
      </w:pPr>
    </w:p>
    <w:p w:rsidR="003938E7" w:rsidRPr="00D9087E" w:rsidRDefault="003938E7" w:rsidP="003717EB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de 1 à 8  et  Amphis C et D      :       ( bloc  Megherbi )</w:t>
      </w:r>
    </w:p>
    <w:p w:rsidR="003938E7" w:rsidRPr="00D9087E" w:rsidRDefault="003938E7" w:rsidP="003717EB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Salles 11,12, 21, 22, 23, 24, 25 et 26   :    ( bloc  Hydraulique)</w:t>
      </w:r>
    </w:p>
    <w:p w:rsidR="003938E7" w:rsidRPr="00D9087E" w:rsidRDefault="003938E7" w:rsidP="003717EB">
      <w:pPr>
        <w:rPr>
          <w:bCs/>
          <w:sz w:val="20"/>
          <w:szCs w:val="20"/>
        </w:rPr>
      </w:pPr>
      <w:r w:rsidRPr="00D9087E">
        <w:rPr>
          <w:bCs/>
          <w:sz w:val="20"/>
          <w:szCs w:val="20"/>
        </w:rPr>
        <w:t>Grande salle  et  Amphis  1 et 2     :     (bloc  Architecture)</w:t>
      </w:r>
    </w:p>
    <w:p w:rsidR="003938E7" w:rsidRPr="00D9087E" w:rsidRDefault="003938E7" w:rsidP="003717EB">
      <w:pPr>
        <w:rPr>
          <w:bCs/>
          <w:sz w:val="20"/>
          <w:szCs w:val="20"/>
        </w:rPr>
      </w:pPr>
    </w:p>
    <w:p w:rsidR="003938E7" w:rsidRPr="00D9087E" w:rsidRDefault="003938E7" w:rsidP="003717EB">
      <w:pPr>
        <w:rPr>
          <w:bCs/>
          <w:sz w:val="20"/>
          <w:szCs w:val="20"/>
        </w:rPr>
      </w:pPr>
    </w:p>
    <w:p w:rsidR="003938E7" w:rsidRPr="00D9087E" w:rsidRDefault="003938E7" w:rsidP="003717EB">
      <w:pPr>
        <w:rPr>
          <w:bCs/>
          <w:sz w:val="20"/>
          <w:szCs w:val="20"/>
        </w:rPr>
      </w:pPr>
    </w:p>
    <w:p w:rsidR="003938E7" w:rsidRPr="00D9087E" w:rsidRDefault="003938E7" w:rsidP="003717EB">
      <w:pPr>
        <w:rPr>
          <w:bCs/>
          <w:sz w:val="20"/>
          <w:szCs w:val="20"/>
        </w:rPr>
      </w:pPr>
    </w:p>
    <w:p w:rsidR="003938E7" w:rsidRPr="00D9087E" w:rsidRDefault="003938E7" w:rsidP="003717EB">
      <w:pPr>
        <w:rPr>
          <w:bCs/>
          <w:sz w:val="20"/>
          <w:szCs w:val="20"/>
        </w:rPr>
      </w:pPr>
    </w:p>
    <w:p w:rsidR="003938E7" w:rsidRPr="00D9087E" w:rsidRDefault="003938E7" w:rsidP="003717EB">
      <w:pPr>
        <w:rPr>
          <w:bCs/>
          <w:sz w:val="20"/>
          <w:szCs w:val="20"/>
        </w:rPr>
      </w:pPr>
    </w:p>
    <w:sectPr w:rsidR="003938E7" w:rsidRPr="00D9087E" w:rsidSect="00FD5A03">
      <w:pgSz w:w="16838" w:h="11906" w:orient="landscape" w:code="9"/>
      <w:pgMar w:top="567" w:right="567" w:bottom="567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0BA"/>
    <w:rsid w:val="00000D5E"/>
    <w:rsid w:val="00004F6D"/>
    <w:rsid w:val="00007DB9"/>
    <w:rsid w:val="000133DE"/>
    <w:rsid w:val="000137F3"/>
    <w:rsid w:val="000142EC"/>
    <w:rsid w:val="000150C1"/>
    <w:rsid w:val="00015AFE"/>
    <w:rsid w:val="000164EB"/>
    <w:rsid w:val="00016FE0"/>
    <w:rsid w:val="000178CB"/>
    <w:rsid w:val="00020164"/>
    <w:rsid w:val="00020F8E"/>
    <w:rsid w:val="00021B35"/>
    <w:rsid w:val="00023B6F"/>
    <w:rsid w:val="00024F33"/>
    <w:rsid w:val="000255EE"/>
    <w:rsid w:val="00027192"/>
    <w:rsid w:val="0003081A"/>
    <w:rsid w:val="000337E4"/>
    <w:rsid w:val="000358FC"/>
    <w:rsid w:val="00036637"/>
    <w:rsid w:val="00036836"/>
    <w:rsid w:val="00045E97"/>
    <w:rsid w:val="00056509"/>
    <w:rsid w:val="000605C0"/>
    <w:rsid w:val="00063D3B"/>
    <w:rsid w:val="00064BA1"/>
    <w:rsid w:val="00067867"/>
    <w:rsid w:val="00067C4B"/>
    <w:rsid w:val="00070776"/>
    <w:rsid w:val="00071361"/>
    <w:rsid w:val="00072987"/>
    <w:rsid w:val="00075387"/>
    <w:rsid w:val="00076BBB"/>
    <w:rsid w:val="000802A9"/>
    <w:rsid w:val="00081A3B"/>
    <w:rsid w:val="00083BD2"/>
    <w:rsid w:val="000849E3"/>
    <w:rsid w:val="00084E94"/>
    <w:rsid w:val="000858BA"/>
    <w:rsid w:val="00085ABC"/>
    <w:rsid w:val="000869AB"/>
    <w:rsid w:val="00086A17"/>
    <w:rsid w:val="000903BC"/>
    <w:rsid w:val="00092BFC"/>
    <w:rsid w:val="000930DB"/>
    <w:rsid w:val="00095430"/>
    <w:rsid w:val="000A208D"/>
    <w:rsid w:val="000A796B"/>
    <w:rsid w:val="000B08B2"/>
    <w:rsid w:val="000B23ED"/>
    <w:rsid w:val="000B45C2"/>
    <w:rsid w:val="000B5164"/>
    <w:rsid w:val="000B596E"/>
    <w:rsid w:val="000B69D4"/>
    <w:rsid w:val="000B6B65"/>
    <w:rsid w:val="000C1E40"/>
    <w:rsid w:val="000C5D9E"/>
    <w:rsid w:val="000D12C0"/>
    <w:rsid w:val="000D4474"/>
    <w:rsid w:val="000D4F45"/>
    <w:rsid w:val="000D5F4B"/>
    <w:rsid w:val="000D6462"/>
    <w:rsid w:val="000D68DF"/>
    <w:rsid w:val="000E22E9"/>
    <w:rsid w:val="000E51CE"/>
    <w:rsid w:val="000E5212"/>
    <w:rsid w:val="000E7416"/>
    <w:rsid w:val="000F02EE"/>
    <w:rsid w:val="000F13AC"/>
    <w:rsid w:val="000F3412"/>
    <w:rsid w:val="000F579B"/>
    <w:rsid w:val="000F69AA"/>
    <w:rsid w:val="000F752C"/>
    <w:rsid w:val="001015B9"/>
    <w:rsid w:val="00103045"/>
    <w:rsid w:val="0010347E"/>
    <w:rsid w:val="001034F6"/>
    <w:rsid w:val="001040A0"/>
    <w:rsid w:val="00106033"/>
    <w:rsid w:val="00107A42"/>
    <w:rsid w:val="00107F5E"/>
    <w:rsid w:val="00114325"/>
    <w:rsid w:val="00116CE6"/>
    <w:rsid w:val="00116E2F"/>
    <w:rsid w:val="0012095B"/>
    <w:rsid w:val="00121471"/>
    <w:rsid w:val="00122AD9"/>
    <w:rsid w:val="00122ED9"/>
    <w:rsid w:val="00126A3E"/>
    <w:rsid w:val="00126CD4"/>
    <w:rsid w:val="001273EF"/>
    <w:rsid w:val="00131960"/>
    <w:rsid w:val="00142339"/>
    <w:rsid w:val="00142D2A"/>
    <w:rsid w:val="0014554B"/>
    <w:rsid w:val="00146361"/>
    <w:rsid w:val="00146EE9"/>
    <w:rsid w:val="001474E8"/>
    <w:rsid w:val="001511EF"/>
    <w:rsid w:val="001606C9"/>
    <w:rsid w:val="00161748"/>
    <w:rsid w:val="001618A0"/>
    <w:rsid w:val="00162222"/>
    <w:rsid w:val="001647A0"/>
    <w:rsid w:val="00165DFA"/>
    <w:rsid w:val="00167866"/>
    <w:rsid w:val="001712AA"/>
    <w:rsid w:val="001712E4"/>
    <w:rsid w:val="001719B1"/>
    <w:rsid w:val="001765F3"/>
    <w:rsid w:val="00177392"/>
    <w:rsid w:val="00177B53"/>
    <w:rsid w:val="00182957"/>
    <w:rsid w:val="00182A32"/>
    <w:rsid w:val="00184D24"/>
    <w:rsid w:val="00185997"/>
    <w:rsid w:val="00191902"/>
    <w:rsid w:val="00193292"/>
    <w:rsid w:val="001A0852"/>
    <w:rsid w:val="001A0EB0"/>
    <w:rsid w:val="001A10DD"/>
    <w:rsid w:val="001A29B5"/>
    <w:rsid w:val="001A3E7E"/>
    <w:rsid w:val="001A6A51"/>
    <w:rsid w:val="001A7369"/>
    <w:rsid w:val="001A73C5"/>
    <w:rsid w:val="001B1A4F"/>
    <w:rsid w:val="001B3346"/>
    <w:rsid w:val="001B48FC"/>
    <w:rsid w:val="001B4FD3"/>
    <w:rsid w:val="001B59D9"/>
    <w:rsid w:val="001B763A"/>
    <w:rsid w:val="001C30C8"/>
    <w:rsid w:val="001C4715"/>
    <w:rsid w:val="001C5148"/>
    <w:rsid w:val="001C65FB"/>
    <w:rsid w:val="001C7205"/>
    <w:rsid w:val="001C761C"/>
    <w:rsid w:val="001D20C5"/>
    <w:rsid w:val="001D28A7"/>
    <w:rsid w:val="001D3290"/>
    <w:rsid w:val="001D4031"/>
    <w:rsid w:val="001D5E2D"/>
    <w:rsid w:val="001D6B41"/>
    <w:rsid w:val="001E208E"/>
    <w:rsid w:val="001E3AB9"/>
    <w:rsid w:val="001E619E"/>
    <w:rsid w:val="001E70EE"/>
    <w:rsid w:val="001E7683"/>
    <w:rsid w:val="001F11D9"/>
    <w:rsid w:val="001F1CEC"/>
    <w:rsid w:val="001F62C5"/>
    <w:rsid w:val="001F7982"/>
    <w:rsid w:val="00202BAF"/>
    <w:rsid w:val="002036FE"/>
    <w:rsid w:val="00205062"/>
    <w:rsid w:val="00205B6C"/>
    <w:rsid w:val="002063B7"/>
    <w:rsid w:val="00210250"/>
    <w:rsid w:val="00211153"/>
    <w:rsid w:val="00221681"/>
    <w:rsid w:val="00221CD5"/>
    <w:rsid w:val="00224F0B"/>
    <w:rsid w:val="00225032"/>
    <w:rsid w:val="0022651F"/>
    <w:rsid w:val="0023386E"/>
    <w:rsid w:val="002344D6"/>
    <w:rsid w:val="002357B7"/>
    <w:rsid w:val="00236BA6"/>
    <w:rsid w:val="0023719A"/>
    <w:rsid w:val="002377CD"/>
    <w:rsid w:val="00240503"/>
    <w:rsid w:val="00244C3F"/>
    <w:rsid w:val="00245B6B"/>
    <w:rsid w:val="0024729D"/>
    <w:rsid w:val="00247EDF"/>
    <w:rsid w:val="002504C1"/>
    <w:rsid w:val="0025084B"/>
    <w:rsid w:val="002509C1"/>
    <w:rsid w:val="00263AC0"/>
    <w:rsid w:val="002651B0"/>
    <w:rsid w:val="00266FCC"/>
    <w:rsid w:val="00276247"/>
    <w:rsid w:val="00277CB5"/>
    <w:rsid w:val="00277E25"/>
    <w:rsid w:val="00280556"/>
    <w:rsid w:val="00290722"/>
    <w:rsid w:val="0029083E"/>
    <w:rsid w:val="00291AC7"/>
    <w:rsid w:val="00292DCD"/>
    <w:rsid w:val="002A3614"/>
    <w:rsid w:val="002A3667"/>
    <w:rsid w:val="002A49B8"/>
    <w:rsid w:val="002A5CED"/>
    <w:rsid w:val="002A6A38"/>
    <w:rsid w:val="002B054E"/>
    <w:rsid w:val="002B4DEE"/>
    <w:rsid w:val="002B6DF4"/>
    <w:rsid w:val="002C1EE9"/>
    <w:rsid w:val="002C23AC"/>
    <w:rsid w:val="002C46A8"/>
    <w:rsid w:val="002C70C0"/>
    <w:rsid w:val="002D0493"/>
    <w:rsid w:val="002D2DAF"/>
    <w:rsid w:val="002D49A8"/>
    <w:rsid w:val="002D55FF"/>
    <w:rsid w:val="002D5F92"/>
    <w:rsid w:val="002D64A3"/>
    <w:rsid w:val="002D7AA5"/>
    <w:rsid w:val="002E0071"/>
    <w:rsid w:val="002E016D"/>
    <w:rsid w:val="002E13C1"/>
    <w:rsid w:val="002E4C76"/>
    <w:rsid w:val="002E5220"/>
    <w:rsid w:val="002F0EE9"/>
    <w:rsid w:val="002F2B1A"/>
    <w:rsid w:val="002F2E8E"/>
    <w:rsid w:val="002F2F98"/>
    <w:rsid w:val="002F426B"/>
    <w:rsid w:val="002F4C54"/>
    <w:rsid w:val="003027A9"/>
    <w:rsid w:val="00302A4F"/>
    <w:rsid w:val="00303750"/>
    <w:rsid w:val="003037C8"/>
    <w:rsid w:val="00303B42"/>
    <w:rsid w:val="00306C32"/>
    <w:rsid w:val="00313C38"/>
    <w:rsid w:val="00314622"/>
    <w:rsid w:val="003147EE"/>
    <w:rsid w:val="00323697"/>
    <w:rsid w:val="00324253"/>
    <w:rsid w:val="00326CE9"/>
    <w:rsid w:val="0033022A"/>
    <w:rsid w:val="00330463"/>
    <w:rsid w:val="00331DB5"/>
    <w:rsid w:val="00332E7C"/>
    <w:rsid w:val="00340280"/>
    <w:rsid w:val="00342890"/>
    <w:rsid w:val="00344877"/>
    <w:rsid w:val="00345226"/>
    <w:rsid w:val="003503F5"/>
    <w:rsid w:val="00350798"/>
    <w:rsid w:val="00350C4C"/>
    <w:rsid w:val="003604E4"/>
    <w:rsid w:val="0036178C"/>
    <w:rsid w:val="00363CF9"/>
    <w:rsid w:val="00366D01"/>
    <w:rsid w:val="00370668"/>
    <w:rsid w:val="00371158"/>
    <w:rsid w:val="003717EB"/>
    <w:rsid w:val="00373D8F"/>
    <w:rsid w:val="003764DC"/>
    <w:rsid w:val="00377DE4"/>
    <w:rsid w:val="0038270B"/>
    <w:rsid w:val="003852B9"/>
    <w:rsid w:val="00385596"/>
    <w:rsid w:val="003868D5"/>
    <w:rsid w:val="00387C4E"/>
    <w:rsid w:val="003926CE"/>
    <w:rsid w:val="003938E7"/>
    <w:rsid w:val="003947CF"/>
    <w:rsid w:val="00394AA4"/>
    <w:rsid w:val="00397038"/>
    <w:rsid w:val="00397575"/>
    <w:rsid w:val="003A06D7"/>
    <w:rsid w:val="003A1B9C"/>
    <w:rsid w:val="003A292D"/>
    <w:rsid w:val="003A6E85"/>
    <w:rsid w:val="003A6ECC"/>
    <w:rsid w:val="003B0130"/>
    <w:rsid w:val="003B31F9"/>
    <w:rsid w:val="003B4A23"/>
    <w:rsid w:val="003B6331"/>
    <w:rsid w:val="003C0322"/>
    <w:rsid w:val="003C08D4"/>
    <w:rsid w:val="003C1FCD"/>
    <w:rsid w:val="003C2A7B"/>
    <w:rsid w:val="003C5AB7"/>
    <w:rsid w:val="003C5F40"/>
    <w:rsid w:val="003C67D9"/>
    <w:rsid w:val="003C7341"/>
    <w:rsid w:val="003D1248"/>
    <w:rsid w:val="003D245F"/>
    <w:rsid w:val="003D58B7"/>
    <w:rsid w:val="003D6033"/>
    <w:rsid w:val="003E00B2"/>
    <w:rsid w:val="003E12D0"/>
    <w:rsid w:val="003E2821"/>
    <w:rsid w:val="003E6BC1"/>
    <w:rsid w:val="003E72BB"/>
    <w:rsid w:val="003F28CA"/>
    <w:rsid w:val="003F75C0"/>
    <w:rsid w:val="00403729"/>
    <w:rsid w:val="00404267"/>
    <w:rsid w:val="00406A61"/>
    <w:rsid w:val="004100FA"/>
    <w:rsid w:val="00411650"/>
    <w:rsid w:val="00412146"/>
    <w:rsid w:val="00415759"/>
    <w:rsid w:val="00417A79"/>
    <w:rsid w:val="00417CF4"/>
    <w:rsid w:val="00420253"/>
    <w:rsid w:val="00421B47"/>
    <w:rsid w:val="00425EFF"/>
    <w:rsid w:val="00426B0E"/>
    <w:rsid w:val="004276BA"/>
    <w:rsid w:val="0043109A"/>
    <w:rsid w:val="00433B4F"/>
    <w:rsid w:val="0043680E"/>
    <w:rsid w:val="0043757A"/>
    <w:rsid w:val="00440530"/>
    <w:rsid w:val="0044063B"/>
    <w:rsid w:val="0044224B"/>
    <w:rsid w:val="0044319F"/>
    <w:rsid w:val="004446FC"/>
    <w:rsid w:val="00450C7E"/>
    <w:rsid w:val="00453A44"/>
    <w:rsid w:val="004543C8"/>
    <w:rsid w:val="00454F11"/>
    <w:rsid w:val="0045665A"/>
    <w:rsid w:val="00457959"/>
    <w:rsid w:val="00460263"/>
    <w:rsid w:val="00460EA4"/>
    <w:rsid w:val="00463F26"/>
    <w:rsid w:val="00467FBE"/>
    <w:rsid w:val="00470492"/>
    <w:rsid w:val="00471484"/>
    <w:rsid w:val="004721EC"/>
    <w:rsid w:val="0047356F"/>
    <w:rsid w:val="0047543E"/>
    <w:rsid w:val="00476849"/>
    <w:rsid w:val="00477846"/>
    <w:rsid w:val="00477F2E"/>
    <w:rsid w:val="00481B3C"/>
    <w:rsid w:val="00481C23"/>
    <w:rsid w:val="00482BC5"/>
    <w:rsid w:val="00482F9E"/>
    <w:rsid w:val="004840FD"/>
    <w:rsid w:val="004856BE"/>
    <w:rsid w:val="00490315"/>
    <w:rsid w:val="004916B3"/>
    <w:rsid w:val="00492127"/>
    <w:rsid w:val="004928DD"/>
    <w:rsid w:val="00493C72"/>
    <w:rsid w:val="00495766"/>
    <w:rsid w:val="004A0863"/>
    <w:rsid w:val="004A097C"/>
    <w:rsid w:val="004A1FDD"/>
    <w:rsid w:val="004A222F"/>
    <w:rsid w:val="004A44FA"/>
    <w:rsid w:val="004A4565"/>
    <w:rsid w:val="004A5481"/>
    <w:rsid w:val="004A65CD"/>
    <w:rsid w:val="004A6E99"/>
    <w:rsid w:val="004A6EBE"/>
    <w:rsid w:val="004A7487"/>
    <w:rsid w:val="004A78D0"/>
    <w:rsid w:val="004B4857"/>
    <w:rsid w:val="004B51EA"/>
    <w:rsid w:val="004C1DE0"/>
    <w:rsid w:val="004C3097"/>
    <w:rsid w:val="004C576F"/>
    <w:rsid w:val="004C5D16"/>
    <w:rsid w:val="004C79E0"/>
    <w:rsid w:val="004D024D"/>
    <w:rsid w:val="004D0E64"/>
    <w:rsid w:val="004D43EC"/>
    <w:rsid w:val="004E0E6B"/>
    <w:rsid w:val="004E38D7"/>
    <w:rsid w:val="004E3D23"/>
    <w:rsid w:val="004E54E1"/>
    <w:rsid w:val="004F00A4"/>
    <w:rsid w:val="004F2654"/>
    <w:rsid w:val="004F2856"/>
    <w:rsid w:val="004F36E3"/>
    <w:rsid w:val="004F438B"/>
    <w:rsid w:val="005062BF"/>
    <w:rsid w:val="00507294"/>
    <w:rsid w:val="00507EB2"/>
    <w:rsid w:val="00510D1A"/>
    <w:rsid w:val="00516B06"/>
    <w:rsid w:val="00517D34"/>
    <w:rsid w:val="00521012"/>
    <w:rsid w:val="00523A49"/>
    <w:rsid w:val="00523CA9"/>
    <w:rsid w:val="00524305"/>
    <w:rsid w:val="00524F04"/>
    <w:rsid w:val="00531DC2"/>
    <w:rsid w:val="005334D5"/>
    <w:rsid w:val="00535310"/>
    <w:rsid w:val="0054007F"/>
    <w:rsid w:val="005403EF"/>
    <w:rsid w:val="00541B32"/>
    <w:rsid w:val="0055178B"/>
    <w:rsid w:val="0055225E"/>
    <w:rsid w:val="0055309E"/>
    <w:rsid w:val="00554E78"/>
    <w:rsid w:val="005737DA"/>
    <w:rsid w:val="0057655D"/>
    <w:rsid w:val="0058441B"/>
    <w:rsid w:val="005900FA"/>
    <w:rsid w:val="0059367D"/>
    <w:rsid w:val="00594313"/>
    <w:rsid w:val="00594450"/>
    <w:rsid w:val="00594F79"/>
    <w:rsid w:val="00595650"/>
    <w:rsid w:val="005A2CD0"/>
    <w:rsid w:val="005A40CB"/>
    <w:rsid w:val="005A5EFF"/>
    <w:rsid w:val="005A6FA5"/>
    <w:rsid w:val="005A7889"/>
    <w:rsid w:val="005B1361"/>
    <w:rsid w:val="005B1412"/>
    <w:rsid w:val="005B14F9"/>
    <w:rsid w:val="005B1E94"/>
    <w:rsid w:val="005B2A88"/>
    <w:rsid w:val="005B3FF0"/>
    <w:rsid w:val="005B407B"/>
    <w:rsid w:val="005B6252"/>
    <w:rsid w:val="005B6A31"/>
    <w:rsid w:val="005C26EB"/>
    <w:rsid w:val="005C3A5F"/>
    <w:rsid w:val="005C6294"/>
    <w:rsid w:val="005C740A"/>
    <w:rsid w:val="005C7745"/>
    <w:rsid w:val="005C7E10"/>
    <w:rsid w:val="005D0620"/>
    <w:rsid w:val="005D113D"/>
    <w:rsid w:val="005D1D01"/>
    <w:rsid w:val="005D3406"/>
    <w:rsid w:val="005D59B7"/>
    <w:rsid w:val="005D7107"/>
    <w:rsid w:val="005E2085"/>
    <w:rsid w:val="005E3522"/>
    <w:rsid w:val="005E4F7C"/>
    <w:rsid w:val="005E5AF2"/>
    <w:rsid w:val="005E6C46"/>
    <w:rsid w:val="005F01C9"/>
    <w:rsid w:val="005F0A8D"/>
    <w:rsid w:val="005F4DB2"/>
    <w:rsid w:val="005F4DF5"/>
    <w:rsid w:val="005F5282"/>
    <w:rsid w:val="005F723E"/>
    <w:rsid w:val="005F79CA"/>
    <w:rsid w:val="006017ED"/>
    <w:rsid w:val="00602548"/>
    <w:rsid w:val="00602B6C"/>
    <w:rsid w:val="00610CC2"/>
    <w:rsid w:val="006113F2"/>
    <w:rsid w:val="006149CA"/>
    <w:rsid w:val="006165A1"/>
    <w:rsid w:val="0061666F"/>
    <w:rsid w:val="006174CB"/>
    <w:rsid w:val="006201BA"/>
    <w:rsid w:val="0062191A"/>
    <w:rsid w:val="00621F85"/>
    <w:rsid w:val="00622B0A"/>
    <w:rsid w:val="00623754"/>
    <w:rsid w:val="00627247"/>
    <w:rsid w:val="00631CFF"/>
    <w:rsid w:val="00632B50"/>
    <w:rsid w:val="006377DE"/>
    <w:rsid w:val="00637CE9"/>
    <w:rsid w:val="00640985"/>
    <w:rsid w:val="00652F1E"/>
    <w:rsid w:val="006554B3"/>
    <w:rsid w:val="00656E0A"/>
    <w:rsid w:val="00661583"/>
    <w:rsid w:val="006637A2"/>
    <w:rsid w:val="00665C37"/>
    <w:rsid w:val="00666387"/>
    <w:rsid w:val="00666D8E"/>
    <w:rsid w:val="006708F1"/>
    <w:rsid w:val="0067265D"/>
    <w:rsid w:val="0067469F"/>
    <w:rsid w:val="00675448"/>
    <w:rsid w:val="006757CB"/>
    <w:rsid w:val="006770BA"/>
    <w:rsid w:val="00677220"/>
    <w:rsid w:val="0068041E"/>
    <w:rsid w:val="0068256A"/>
    <w:rsid w:val="00682A7D"/>
    <w:rsid w:val="00683032"/>
    <w:rsid w:val="0068362A"/>
    <w:rsid w:val="00684096"/>
    <w:rsid w:val="006872CD"/>
    <w:rsid w:val="006877E9"/>
    <w:rsid w:val="006900C9"/>
    <w:rsid w:val="00692381"/>
    <w:rsid w:val="006932A6"/>
    <w:rsid w:val="006938EB"/>
    <w:rsid w:val="00694CE5"/>
    <w:rsid w:val="006955DC"/>
    <w:rsid w:val="00695E8B"/>
    <w:rsid w:val="006A1C30"/>
    <w:rsid w:val="006A1D57"/>
    <w:rsid w:val="006A246E"/>
    <w:rsid w:val="006A38CF"/>
    <w:rsid w:val="006A49F3"/>
    <w:rsid w:val="006A617E"/>
    <w:rsid w:val="006A7C35"/>
    <w:rsid w:val="006B3D31"/>
    <w:rsid w:val="006B5468"/>
    <w:rsid w:val="006B7BAD"/>
    <w:rsid w:val="006C05F4"/>
    <w:rsid w:val="006D19A7"/>
    <w:rsid w:val="006D2A90"/>
    <w:rsid w:val="006E25A0"/>
    <w:rsid w:val="006E2843"/>
    <w:rsid w:val="006E2C83"/>
    <w:rsid w:val="006E37AE"/>
    <w:rsid w:val="006E56F8"/>
    <w:rsid w:val="006E599E"/>
    <w:rsid w:val="006E7848"/>
    <w:rsid w:val="006E7FC6"/>
    <w:rsid w:val="006F022A"/>
    <w:rsid w:val="006F2221"/>
    <w:rsid w:val="006F3513"/>
    <w:rsid w:val="006F57AE"/>
    <w:rsid w:val="006F7FEC"/>
    <w:rsid w:val="00701461"/>
    <w:rsid w:val="00702F8F"/>
    <w:rsid w:val="00705120"/>
    <w:rsid w:val="00706527"/>
    <w:rsid w:val="007068A8"/>
    <w:rsid w:val="00710CF1"/>
    <w:rsid w:val="007125E2"/>
    <w:rsid w:val="0071537D"/>
    <w:rsid w:val="00715F59"/>
    <w:rsid w:val="00720BC1"/>
    <w:rsid w:val="00724C74"/>
    <w:rsid w:val="00727591"/>
    <w:rsid w:val="00733B0F"/>
    <w:rsid w:val="00733B7F"/>
    <w:rsid w:val="00735B20"/>
    <w:rsid w:val="00736ABF"/>
    <w:rsid w:val="00737352"/>
    <w:rsid w:val="00737A28"/>
    <w:rsid w:val="0074260F"/>
    <w:rsid w:val="00742E41"/>
    <w:rsid w:val="0074392A"/>
    <w:rsid w:val="007518FC"/>
    <w:rsid w:val="00753375"/>
    <w:rsid w:val="0075446A"/>
    <w:rsid w:val="007545C0"/>
    <w:rsid w:val="00755964"/>
    <w:rsid w:val="00756C46"/>
    <w:rsid w:val="0075723C"/>
    <w:rsid w:val="00757B1C"/>
    <w:rsid w:val="00761DBB"/>
    <w:rsid w:val="0076558B"/>
    <w:rsid w:val="00765A29"/>
    <w:rsid w:val="007733F8"/>
    <w:rsid w:val="00775D59"/>
    <w:rsid w:val="00776E9A"/>
    <w:rsid w:val="007800ED"/>
    <w:rsid w:val="007804E5"/>
    <w:rsid w:val="00782BC6"/>
    <w:rsid w:val="00790EC6"/>
    <w:rsid w:val="007914C4"/>
    <w:rsid w:val="0079193B"/>
    <w:rsid w:val="00791D47"/>
    <w:rsid w:val="00797BC8"/>
    <w:rsid w:val="007A0BC3"/>
    <w:rsid w:val="007A1868"/>
    <w:rsid w:val="007A2E52"/>
    <w:rsid w:val="007A48B6"/>
    <w:rsid w:val="007A5247"/>
    <w:rsid w:val="007A67FB"/>
    <w:rsid w:val="007A6C12"/>
    <w:rsid w:val="007B1183"/>
    <w:rsid w:val="007B1D22"/>
    <w:rsid w:val="007B7292"/>
    <w:rsid w:val="007C208B"/>
    <w:rsid w:val="007C530C"/>
    <w:rsid w:val="007C56BA"/>
    <w:rsid w:val="007C6F16"/>
    <w:rsid w:val="007C7689"/>
    <w:rsid w:val="007D0DFD"/>
    <w:rsid w:val="007D1156"/>
    <w:rsid w:val="007D3E38"/>
    <w:rsid w:val="007D5082"/>
    <w:rsid w:val="007D596B"/>
    <w:rsid w:val="007E0250"/>
    <w:rsid w:val="007F3800"/>
    <w:rsid w:val="007F3A88"/>
    <w:rsid w:val="007F4546"/>
    <w:rsid w:val="007F64E9"/>
    <w:rsid w:val="007F66CE"/>
    <w:rsid w:val="00805192"/>
    <w:rsid w:val="00807D65"/>
    <w:rsid w:val="00812EB6"/>
    <w:rsid w:val="00814B2E"/>
    <w:rsid w:val="00814FF1"/>
    <w:rsid w:val="008152D0"/>
    <w:rsid w:val="0082005D"/>
    <w:rsid w:val="0082199A"/>
    <w:rsid w:val="00825962"/>
    <w:rsid w:val="00831819"/>
    <w:rsid w:val="00831840"/>
    <w:rsid w:val="0083230B"/>
    <w:rsid w:val="00832980"/>
    <w:rsid w:val="00833365"/>
    <w:rsid w:val="00835AE9"/>
    <w:rsid w:val="00837FB3"/>
    <w:rsid w:val="00840258"/>
    <w:rsid w:val="00841009"/>
    <w:rsid w:val="00841158"/>
    <w:rsid w:val="00841AE9"/>
    <w:rsid w:val="00842421"/>
    <w:rsid w:val="00844CDD"/>
    <w:rsid w:val="00845D16"/>
    <w:rsid w:val="00852061"/>
    <w:rsid w:val="0085620D"/>
    <w:rsid w:val="008574E1"/>
    <w:rsid w:val="0086260E"/>
    <w:rsid w:val="00862AF4"/>
    <w:rsid w:val="008644B7"/>
    <w:rsid w:val="00867C81"/>
    <w:rsid w:val="00870677"/>
    <w:rsid w:val="00871119"/>
    <w:rsid w:val="008727E6"/>
    <w:rsid w:val="00873D6B"/>
    <w:rsid w:val="008746EC"/>
    <w:rsid w:val="00874DD3"/>
    <w:rsid w:val="00875B46"/>
    <w:rsid w:val="00876644"/>
    <w:rsid w:val="00876E86"/>
    <w:rsid w:val="00880235"/>
    <w:rsid w:val="00881915"/>
    <w:rsid w:val="00881F8F"/>
    <w:rsid w:val="0088314C"/>
    <w:rsid w:val="00883DCE"/>
    <w:rsid w:val="008942AB"/>
    <w:rsid w:val="0089686C"/>
    <w:rsid w:val="008A145B"/>
    <w:rsid w:val="008A2704"/>
    <w:rsid w:val="008A3136"/>
    <w:rsid w:val="008A533A"/>
    <w:rsid w:val="008A7A7D"/>
    <w:rsid w:val="008B28BA"/>
    <w:rsid w:val="008B3313"/>
    <w:rsid w:val="008B4F5E"/>
    <w:rsid w:val="008C13AB"/>
    <w:rsid w:val="008C3389"/>
    <w:rsid w:val="008C39EE"/>
    <w:rsid w:val="008C4CD6"/>
    <w:rsid w:val="008C4CEC"/>
    <w:rsid w:val="008C741F"/>
    <w:rsid w:val="008D1213"/>
    <w:rsid w:val="008D318D"/>
    <w:rsid w:val="008D4F6D"/>
    <w:rsid w:val="008E2887"/>
    <w:rsid w:val="008E3A7C"/>
    <w:rsid w:val="008E3BE8"/>
    <w:rsid w:val="008E7B01"/>
    <w:rsid w:val="008F5D66"/>
    <w:rsid w:val="008F6F1B"/>
    <w:rsid w:val="008F7472"/>
    <w:rsid w:val="00901DF6"/>
    <w:rsid w:val="00901F18"/>
    <w:rsid w:val="009020CE"/>
    <w:rsid w:val="00902F38"/>
    <w:rsid w:val="009033AA"/>
    <w:rsid w:val="00904B4E"/>
    <w:rsid w:val="00910723"/>
    <w:rsid w:val="0091101D"/>
    <w:rsid w:val="00916199"/>
    <w:rsid w:val="00916C3F"/>
    <w:rsid w:val="00921A2D"/>
    <w:rsid w:val="00923BDD"/>
    <w:rsid w:val="00923C47"/>
    <w:rsid w:val="0092758B"/>
    <w:rsid w:val="00931642"/>
    <w:rsid w:val="009325B7"/>
    <w:rsid w:val="00933DD3"/>
    <w:rsid w:val="00934081"/>
    <w:rsid w:val="0094237A"/>
    <w:rsid w:val="009426BD"/>
    <w:rsid w:val="009465E7"/>
    <w:rsid w:val="00946CDA"/>
    <w:rsid w:val="009473A6"/>
    <w:rsid w:val="00955407"/>
    <w:rsid w:val="00961325"/>
    <w:rsid w:val="00962BB6"/>
    <w:rsid w:val="00963D9C"/>
    <w:rsid w:val="00966A23"/>
    <w:rsid w:val="00976335"/>
    <w:rsid w:val="00980F93"/>
    <w:rsid w:val="0098404B"/>
    <w:rsid w:val="009879FF"/>
    <w:rsid w:val="00990344"/>
    <w:rsid w:val="00991A6F"/>
    <w:rsid w:val="00991CCE"/>
    <w:rsid w:val="00992FA0"/>
    <w:rsid w:val="009937CF"/>
    <w:rsid w:val="009944E3"/>
    <w:rsid w:val="00995D39"/>
    <w:rsid w:val="009970BF"/>
    <w:rsid w:val="009975CF"/>
    <w:rsid w:val="009A005F"/>
    <w:rsid w:val="009A224F"/>
    <w:rsid w:val="009B02E6"/>
    <w:rsid w:val="009B05C4"/>
    <w:rsid w:val="009B26BA"/>
    <w:rsid w:val="009B35F5"/>
    <w:rsid w:val="009B7C4A"/>
    <w:rsid w:val="009C0C36"/>
    <w:rsid w:val="009C42C4"/>
    <w:rsid w:val="009C50D2"/>
    <w:rsid w:val="009C67B0"/>
    <w:rsid w:val="009C6B35"/>
    <w:rsid w:val="009C6BF0"/>
    <w:rsid w:val="009D0A59"/>
    <w:rsid w:val="009D1CE2"/>
    <w:rsid w:val="009D249E"/>
    <w:rsid w:val="009D492E"/>
    <w:rsid w:val="009D6BEA"/>
    <w:rsid w:val="009E019C"/>
    <w:rsid w:val="009E091F"/>
    <w:rsid w:val="009E42C9"/>
    <w:rsid w:val="009E6704"/>
    <w:rsid w:val="009F45A2"/>
    <w:rsid w:val="009F4B96"/>
    <w:rsid w:val="009F6436"/>
    <w:rsid w:val="009F720F"/>
    <w:rsid w:val="00A00B8A"/>
    <w:rsid w:val="00A00D70"/>
    <w:rsid w:val="00A03595"/>
    <w:rsid w:val="00A13802"/>
    <w:rsid w:val="00A14830"/>
    <w:rsid w:val="00A21FDD"/>
    <w:rsid w:val="00A24CB3"/>
    <w:rsid w:val="00A27608"/>
    <w:rsid w:val="00A31626"/>
    <w:rsid w:val="00A33AA0"/>
    <w:rsid w:val="00A34E2C"/>
    <w:rsid w:val="00A41EE5"/>
    <w:rsid w:val="00A44207"/>
    <w:rsid w:val="00A44896"/>
    <w:rsid w:val="00A471C4"/>
    <w:rsid w:val="00A478C4"/>
    <w:rsid w:val="00A50309"/>
    <w:rsid w:val="00A508F1"/>
    <w:rsid w:val="00A51E0A"/>
    <w:rsid w:val="00A57AEC"/>
    <w:rsid w:val="00A60809"/>
    <w:rsid w:val="00A6120D"/>
    <w:rsid w:val="00A6310E"/>
    <w:rsid w:val="00A636BD"/>
    <w:rsid w:val="00A639D1"/>
    <w:rsid w:val="00A653F3"/>
    <w:rsid w:val="00A65CB0"/>
    <w:rsid w:val="00A67240"/>
    <w:rsid w:val="00A7014E"/>
    <w:rsid w:val="00A702B0"/>
    <w:rsid w:val="00A71965"/>
    <w:rsid w:val="00A77166"/>
    <w:rsid w:val="00A7729F"/>
    <w:rsid w:val="00A77446"/>
    <w:rsid w:val="00A80F36"/>
    <w:rsid w:val="00A8135E"/>
    <w:rsid w:val="00A84011"/>
    <w:rsid w:val="00A91322"/>
    <w:rsid w:val="00A93A72"/>
    <w:rsid w:val="00AA01DC"/>
    <w:rsid w:val="00AA05C8"/>
    <w:rsid w:val="00AA12A9"/>
    <w:rsid w:val="00AA4887"/>
    <w:rsid w:val="00AA73A2"/>
    <w:rsid w:val="00AB18F5"/>
    <w:rsid w:val="00AB1B20"/>
    <w:rsid w:val="00AB2903"/>
    <w:rsid w:val="00AB552C"/>
    <w:rsid w:val="00AB68F5"/>
    <w:rsid w:val="00AB6E8C"/>
    <w:rsid w:val="00AB79D4"/>
    <w:rsid w:val="00AC0561"/>
    <w:rsid w:val="00AC05AB"/>
    <w:rsid w:val="00AC38A9"/>
    <w:rsid w:val="00AD2697"/>
    <w:rsid w:val="00AD4A2E"/>
    <w:rsid w:val="00AE0329"/>
    <w:rsid w:val="00AE06AC"/>
    <w:rsid w:val="00AE14F0"/>
    <w:rsid w:val="00AE2299"/>
    <w:rsid w:val="00AE5B6D"/>
    <w:rsid w:val="00AE6365"/>
    <w:rsid w:val="00AE7CDD"/>
    <w:rsid w:val="00AF0F3B"/>
    <w:rsid w:val="00AF154D"/>
    <w:rsid w:val="00AF1D5E"/>
    <w:rsid w:val="00AF1E29"/>
    <w:rsid w:val="00AF2392"/>
    <w:rsid w:val="00B04DC4"/>
    <w:rsid w:val="00B06230"/>
    <w:rsid w:val="00B06A3E"/>
    <w:rsid w:val="00B21D2E"/>
    <w:rsid w:val="00B25353"/>
    <w:rsid w:val="00B26A7C"/>
    <w:rsid w:val="00B30A54"/>
    <w:rsid w:val="00B30D4D"/>
    <w:rsid w:val="00B3242F"/>
    <w:rsid w:val="00B3513C"/>
    <w:rsid w:val="00B36D3A"/>
    <w:rsid w:val="00B40018"/>
    <w:rsid w:val="00B41CC4"/>
    <w:rsid w:val="00B44606"/>
    <w:rsid w:val="00B451EE"/>
    <w:rsid w:val="00B52A2C"/>
    <w:rsid w:val="00B53E9C"/>
    <w:rsid w:val="00B546D3"/>
    <w:rsid w:val="00B55F3E"/>
    <w:rsid w:val="00B564DA"/>
    <w:rsid w:val="00B578DD"/>
    <w:rsid w:val="00B60128"/>
    <w:rsid w:val="00B61CCE"/>
    <w:rsid w:val="00B61DCE"/>
    <w:rsid w:val="00B637A8"/>
    <w:rsid w:val="00B64F64"/>
    <w:rsid w:val="00B65640"/>
    <w:rsid w:val="00B65F6B"/>
    <w:rsid w:val="00B666E5"/>
    <w:rsid w:val="00B70090"/>
    <w:rsid w:val="00B71761"/>
    <w:rsid w:val="00B72DAB"/>
    <w:rsid w:val="00B747BA"/>
    <w:rsid w:val="00B75F97"/>
    <w:rsid w:val="00B76161"/>
    <w:rsid w:val="00B818FC"/>
    <w:rsid w:val="00B84454"/>
    <w:rsid w:val="00B850CE"/>
    <w:rsid w:val="00B850EA"/>
    <w:rsid w:val="00B8552A"/>
    <w:rsid w:val="00B85B51"/>
    <w:rsid w:val="00B87138"/>
    <w:rsid w:val="00B87BA0"/>
    <w:rsid w:val="00B87D61"/>
    <w:rsid w:val="00B91B04"/>
    <w:rsid w:val="00B91FEE"/>
    <w:rsid w:val="00B9384A"/>
    <w:rsid w:val="00B9706F"/>
    <w:rsid w:val="00B97CFF"/>
    <w:rsid w:val="00B97D2A"/>
    <w:rsid w:val="00BA39F2"/>
    <w:rsid w:val="00BA3A6B"/>
    <w:rsid w:val="00BA5B5F"/>
    <w:rsid w:val="00BB10E5"/>
    <w:rsid w:val="00BB11D4"/>
    <w:rsid w:val="00BB1C62"/>
    <w:rsid w:val="00BB2542"/>
    <w:rsid w:val="00BB65DE"/>
    <w:rsid w:val="00BC0771"/>
    <w:rsid w:val="00BC28CE"/>
    <w:rsid w:val="00BC3EC2"/>
    <w:rsid w:val="00BC6D22"/>
    <w:rsid w:val="00BD068B"/>
    <w:rsid w:val="00BD0C91"/>
    <w:rsid w:val="00BD2376"/>
    <w:rsid w:val="00BD4696"/>
    <w:rsid w:val="00BD764B"/>
    <w:rsid w:val="00BE0282"/>
    <w:rsid w:val="00BE100A"/>
    <w:rsid w:val="00BE1ABB"/>
    <w:rsid w:val="00BE23F7"/>
    <w:rsid w:val="00BE4215"/>
    <w:rsid w:val="00BE7227"/>
    <w:rsid w:val="00BE7A12"/>
    <w:rsid w:val="00BF041A"/>
    <w:rsid w:val="00BF2F06"/>
    <w:rsid w:val="00BF52E1"/>
    <w:rsid w:val="00BF64A6"/>
    <w:rsid w:val="00BF6681"/>
    <w:rsid w:val="00BF7FAF"/>
    <w:rsid w:val="00C04B45"/>
    <w:rsid w:val="00C05D09"/>
    <w:rsid w:val="00C07764"/>
    <w:rsid w:val="00C07DC8"/>
    <w:rsid w:val="00C12EC9"/>
    <w:rsid w:val="00C134BB"/>
    <w:rsid w:val="00C167C1"/>
    <w:rsid w:val="00C16B41"/>
    <w:rsid w:val="00C17854"/>
    <w:rsid w:val="00C17F88"/>
    <w:rsid w:val="00C231AF"/>
    <w:rsid w:val="00C23EB7"/>
    <w:rsid w:val="00C24CD7"/>
    <w:rsid w:val="00C25E32"/>
    <w:rsid w:val="00C2610D"/>
    <w:rsid w:val="00C3219A"/>
    <w:rsid w:val="00C34F59"/>
    <w:rsid w:val="00C35F76"/>
    <w:rsid w:val="00C36F01"/>
    <w:rsid w:val="00C401F9"/>
    <w:rsid w:val="00C45013"/>
    <w:rsid w:val="00C46D07"/>
    <w:rsid w:val="00C5033D"/>
    <w:rsid w:val="00C503FF"/>
    <w:rsid w:val="00C515D0"/>
    <w:rsid w:val="00C519FB"/>
    <w:rsid w:val="00C52E45"/>
    <w:rsid w:val="00C616FF"/>
    <w:rsid w:val="00C66DC9"/>
    <w:rsid w:val="00C75007"/>
    <w:rsid w:val="00C77C99"/>
    <w:rsid w:val="00C77DA9"/>
    <w:rsid w:val="00C91EF1"/>
    <w:rsid w:val="00C94A3E"/>
    <w:rsid w:val="00C96956"/>
    <w:rsid w:val="00C96EDB"/>
    <w:rsid w:val="00CA01C1"/>
    <w:rsid w:val="00CA090A"/>
    <w:rsid w:val="00CA10EC"/>
    <w:rsid w:val="00CA5732"/>
    <w:rsid w:val="00CA672A"/>
    <w:rsid w:val="00CA7DA7"/>
    <w:rsid w:val="00CB0B29"/>
    <w:rsid w:val="00CB1038"/>
    <w:rsid w:val="00CB39CD"/>
    <w:rsid w:val="00CB67D6"/>
    <w:rsid w:val="00CC3135"/>
    <w:rsid w:val="00CC570D"/>
    <w:rsid w:val="00CC6DF6"/>
    <w:rsid w:val="00CD1105"/>
    <w:rsid w:val="00CD3E8B"/>
    <w:rsid w:val="00CD4D99"/>
    <w:rsid w:val="00CE2039"/>
    <w:rsid w:val="00CE27B6"/>
    <w:rsid w:val="00CE4193"/>
    <w:rsid w:val="00CE7FBD"/>
    <w:rsid w:val="00CF1B4B"/>
    <w:rsid w:val="00CF4157"/>
    <w:rsid w:val="00CF55F8"/>
    <w:rsid w:val="00D00EAC"/>
    <w:rsid w:val="00D01DB4"/>
    <w:rsid w:val="00D02568"/>
    <w:rsid w:val="00D106CC"/>
    <w:rsid w:val="00D10766"/>
    <w:rsid w:val="00D12E36"/>
    <w:rsid w:val="00D16A7E"/>
    <w:rsid w:val="00D17C7F"/>
    <w:rsid w:val="00D21373"/>
    <w:rsid w:val="00D2234B"/>
    <w:rsid w:val="00D23C0F"/>
    <w:rsid w:val="00D2471B"/>
    <w:rsid w:val="00D2472A"/>
    <w:rsid w:val="00D249B3"/>
    <w:rsid w:val="00D27647"/>
    <w:rsid w:val="00D27BD1"/>
    <w:rsid w:val="00D30677"/>
    <w:rsid w:val="00D30758"/>
    <w:rsid w:val="00D34AF2"/>
    <w:rsid w:val="00D35F36"/>
    <w:rsid w:val="00D46255"/>
    <w:rsid w:val="00D46B56"/>
    <w:rsid w:val="00D47674"/>
    <w:rsid w:val="00D50D2B"/>
    <w:rsid w:val="00D51876"/>
    <w:rsid w:val="00D555D5"/>
    <w:rsid w:val="00D60C59"/>
    <w:rsid w:val="00D62B7B"/>
    <w:rsid w:val="00D63444"/>
    <w:rsid w:val="00D6667C"/>
    <w:rsid w:val="00D72223"/>
    <w:rsid w:val="00D731AD"/>
    <w:rsid w:val="00D74C8B"/>
    <w:rsid w:val="00D806E7"/>
    <w:rsid w:val="00D82210"/>
    <w:rsid w:val="00D83119"/>
    <w:rsid w:val="00D83144"/>
    <w:rsid w:val="00D8606B"/>
    <w:rsid w:val="00D9087E"/>
    <w:rsid w:val="00D937D3"/>
    <w:rsid w:val="00D94022"/>
    <w:rsid w:val="00D94416"/>
    <w:rsid w:val="00D94AF4"/>
    <w:rsid w:val="00D96FAA"/>
    <w:rsid w:val="00DA0336"/>
    <w:rsid w:val="00DA304F"/>
    <w:rsid w:val="00DA3498"/>
    <w:rsid w:val="00DA34FC"/>
    <w:rsid w:val="00DA3CF5"/>
    <w:rsid w:val="00DA4973"/>
    <w:rsid w:val="00DA5BB1"/>
    <w:rsid w:val="00DA70FC"/>
    <w:rsid w:val="00DA76B6"/>
    <w:rsid w:val="00DB4902"/>
    <w:rsid w:val="00DB5BA2"/>
    <w:rsid w:val="00DB6A7D"/>
    <w:rsid w:val="00DC31BD"/>
    <w:rsid w:val="00DC4A27"/>
    <w:rsid w:val="00DC544E"/>
    <w:rsid w:val="00DD45FB"/>
    <w:rsid w:val="00DD49E8"/>
    <w:rsid w:val="00DE01AE"/>
    <w:rsid w:val="00DE07D0"/>
    <w:rsid w:val="00DE324B"/>
    <w:rsid w:val="00DE47B5"/>
    <w:rsid w:val="00DE546E"/>
    <w:rsid w:val="00DE5C1A"/>
    <w:rsid w:val="00DE5E81"/>
    <w:rsid w:val="00DE63FF"/>
    <w:rsid w:val="00DE64DD"/>
    <w:rsid w:val="00DE727D"/>
    <w:rsid w:val="00DF1256"/>
    <w:rsid w:val="00DF26A6"/>
    <w:rsid w:val="00DF4B69"/>
    <w:rsid w:val="00DF528D"/>
    <w:rsid w:val="00DF5463"/>
    <w:rsid w:val="00E02207"/>
    <w:rsid w:val="00E03EDD"/>
    <w:rsid w:val="00E065D1"/>
    <w:rsid w:val="00E103F2"/>
    <w:rsid w:val="00E11239"/>
    <w:rsid w:val="00E1190D"/>
    <w:rsid w:val="00E146AC"/>
    <w:rsid w:val="00E22959"/>
    <w:rsid w:val="00E23CE7"/>
    <w:rsid w:val="00E25680"/>
    <w:rsid w:val="00E257AA"/>
    <w:rsid w:val="00E25916"/>
    <w:rsid w:val="00E25DA7"/>
    <w:rsid w:val="00E322FB"/>
    <w:rsid w:val="00E32771"/>
    <w:rsid w:val="00E337B9"/>
    <w:rsid w:val="00E34489"/>
    <w:rsid w:val="00E34F07"/>
    <w:rsid w:val="00E35513"/>
    <w:rsid w:val="00E4166C"/>
    <w:rsid w:val="00E42370"/>
    <w:rsid w:val="00E44E80"/>
    <w:rsid w:val="00E458E9"/>
    <w:rsid w:val="00E4762F"/>
    <w:rsid w:val="00E5133F"/>
    <w:rsid w:val="00E515FE"/>
    <w:rsid w:val="00E535AD"/>
    <w:rsid w:val="00E542EB"/>
    <w:rsid w:val="00E545B5"/>
    <w:rsid w:val="00E561CA"/>
    <w:rsid w:val="00E56A2D"/>
    <w:rsid w:val="00E612E1"/>
    <w:rsid w:val="00E63912"/>
    <w:rsid w:val="00E645DA"/>
    <w:rsid w:val="00E64ACA"/>
    <w:rsid w:val="00E652CE"/>
    <w:rsid w:val="00E66A84"/>
    <w:rsid w:val="00E716E3"/>
    <w:rsid w:val="00E72CFC"/>
    <w:rsid w:val="00E7331C"/>
    <w:rsid w:val="00E764C1"/>
    <w:rsid w:val="00E7689E"/>
    <w:rsid w:val="00E84632"/>
    <w:rsid w:val="00E84ADA"/>
    <w:rsid w:val="00E8583D"/>
    <w:rsid w:val="00E866EB"/>
    <w:rsid w:val="00E90CC8"/>
    <w:rsid w:val="00E937A4"/>
    <w:rsid w:val="00E943B8"/>
    <w:rsid w:val="00E95254"/>
    <w:rsid w:val="00EA055C"/>
    <w:rsid w:val="00EA13D7"/>
    <w:rsid w:val="00EA436E"/>
    <w:rsid w:val="00EA5046"/>
    <w:rsid w:val="00EA51B7"/>
    <w:rsid w:val="00EA5B1C"/>
    <w:rsid w:val="00EA6009"/>
    <w:rsid w:val="00EA6A2D"/>
    <w:rsid w:val="00EB01FC"/>
    <w:rsid w:val="00EB0656"/>
    <w:rsid w:val="00EB0C72"/>
    <w:rsid w:val="00EB23A5"/>
    <w:rsid w:val="00EB3ED8"/>
    <w:rsid w:val="00EC2749"/>
    <w:rsid w:val="00EC642B"/>
    <w:rsid w:val="00EC7707"/>
    <w:rsid w:val="00ED32A2"/>
    <w:rsid w:val="00ED3311"/>
    <w:rsid w:val="00ED3316"/>
    <w:rsid w:val="00ED46E5"/>
    <w:rsid w:val="00ED6375"/>
    <w:rsid w:val="00EE3C73"/>
    <w:rsid w:val="00EE63FE"/>
    <w:rsid w:val="00EF1496"/>
    <w:rsid w:val="00EF1A58"/>
    <w:rsid w:val="00EF233C"/>
    <w:rsid w:val="00EF35EC"/>
    <w:rsid w:val="00EF3E70"/>
    <w:rsid w:val="00EF4531"/>
    <w:rsid w:val="00EF7FA6"/>
    <w:rsid w:val="00F01953"/>
    <w:rsid w:val="00F02258"/>
    <w:rsid w:val="00F02FC3"/>
    <w:rsid w:val="00F05D78"/>
    <w:rsid w:val="00F11CF1"/>
    <w:rsid w:val="00F15C2C"/>
    <w:rsid w:val="00F21B69"/>
    <w:rsid w:val="00F21F0E"/>
    <w:rsid w:val="00F22501"/>
    <w:rsid w:val="00F2278F"/>
    <w:rsid w:val="00F235D4"/>
    <w:rsid w:val="00F243AC"/>
    <w:rsid w:val="00F322AF"/>
    <w:rsid w:val="00F326FD"/>
    <w:rsid w:val="00F33295"/>
    <w:rsid w:val="00F33D84"/>
    <w:rsid w:val="00F35659"/>
    <w:rsid w:val="00F41187"/>
    <w:rsid w:val="00F50126"/>
    <w:rsid w:val="00F502CB"/>
    <w:rsid w:val="00F53A42"/>
    <w:rsid w:val="00F5529D"/>
    <w:rsid w:val="00F56728"/>
    <w:rsid w:val="00F60887"/>
    <w:rsid w:val="00F63E6A"/>
    <w:rsid w:val="00F643E6"/>
    <w:rsid w:val="00F67FCD"/>
    <w:rsid w:val="00F7036E"/>
    <w:rsid w:val="00F706FE"/>
    <w:rsid w:val="00F72BDF"/>
    <w:rsid w:val="00F7426D"/>
    <w:rsid w:val="00F748E4"/>
    <w:rsid w:val="00F76DC8"/>
    <w:rsid w:val="00F7763C"/>
    <w:rsid w:val="00F81A18"/>
    <w:rsid w:val="00F90298"/>
    <w:rsid w:val="00FA08D6"/>
    <w:rsid w:val="00FA289E"/>
    <w:rsid w:val="00FA4117"/>
    <w:rsid w:val="00FA717D"/>
    <w:rsid w:val="00FA72E9"/>
    <w:rsid w:val="00FB002A"/>
    <w:rsid w:val="00FB0226"/>
    <w:rsid w:val="00FB10C6"/>
    <w:rsid w:val="00FB1300"/>
    <w:rsid w:val="00FB3FEC"/>
    <w:rsid w:val="00FB4327"/>
    <w:rsid w:val="00FB4BA9"/>
    <w:rsid w:val="00FB4E81"/>
    <w:rsid w:val="00FB5769"/>
    <w:rsid w:val="00FC30A6"/>
    <w:rsid w:val="00FC38B7"/>
    <w:rsid w:val="00FC4347"/>
    <w:rsid w:val="00FC4B85"/>
    <w:rsid w:val="00FD1207"/>
    <w:rsid w:val="00FD2A53"/>
    <w:rsid w:val="00FD5A03"/>
    <w:rsid w:val="00FD6E56"/>
    <w:rsid w:val="00FE22D2"/>
    <w:rsid w:val="00FE29AB"/>
    <w:rsid w:val="00FE32D9"/>
    <w:rsid w:val="00FE6E15"/>
    <w:rsid w:val="00FE748F"/>
    <w:rsid w:val="00FF181F"/>
    <w:rsid w:val="00FF1987"/>
    <w:rsid w:val="00FF33D0"/>
    <w:rsid w:val="00FF4205"/>
    <w:rsid w:val="00FF4B94"/>
    <w:rsid w:val="00FF5C3A"/>
    <w:rsid w:val="00FF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04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770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uiPriority w:val="99"/>
    <w:rsid w:val="00F5529D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831840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31840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735B20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735B20"/>
    <w:rPr>
      <w:rFonts w:ascii="Cambria" w:hAnsi="Cambria" w:cs="Times New Roman"/>
      <w:color w:val="17365D"/>
      <w:spacing w:val="5"/>
      <w:kern w:val="28"/>
      <w:sz w:val="52"/>
      <w:szCs w:val="52"/>
      <w:lang w:val="fr-FR" w:eastAsia="fr-FR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735B20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35B20"/>
    <w:rPr>
      <w:rFonts w:ascii="Cambria" w:hAnsi="Cambria" w:cs="Times New Roman"/>
      <w:i/>
      <w:iCs/>
      <w:color w:val="4F81BD"/>
      <w:spacing w:val="15"/>
      <w:sz w:val="24"/>
      <w:szCs w:val="24"/>
      <w:lang w:val="fr-FR" w:eastAsia="fr-FR"/>
    </w:rPr>
  </w:style>
  <w:style w:type="character" w:styleId="Emphasis">
    <w:name w:val="Emphasis"/>
    <w:basedOn w:val="DefaultParagraphFont"/>
    <w:uiPriority w:val="99"/>
    <w:qFormat/>
    <w:locked/>
    <w:rsid w:val="00735B2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1234</Words>
  <Characters>6789</Characters>
  <Application>Microsoft Office Outlook</Application>
  <DocSecurity>0</DocSecurity>
  <Lines>0</Lines>
  <Paragraphs>0</Paragraphs>
  <ScaleCrop>false</ScaleCrop>
  <Company>Laboratoire LARHYSS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DEPARTEMENT DE GENIE CIVIL ET D’HYDRAULIQUE – ANNEE UNIVERSITAIRE 2012/2013</dc:title>
  <dc:subject/>
  <dc:creator>ACHOUR</dc:creator>
  <cp:keywords/>
  <dc:description/>
  <cp:lastModifiedBy>UNIVERSITE</cp:lastModifiedBy>
  <cp:revision>2</cp:revision>
  <cp:lastPrinted>2017-01-12T09:30:00Z</cp:lastPrinted>
  <dcterms:created xsi:type="dcterms:W3CDTF">2017-01-12T10:09:00Z</dcterms:created>
  <dcterms:modified xsi:type="dcterms:W3CDTF">2017-01-12T10:09:00Z</dcterms:modified>
</cp:coreProperties>
</file>